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13A2A9" w14:textId="510BC399" w:rsidR="00CF7BD6" w:rsidRDefault="00CF7BD6" w:rsidP="001617DC">
      <w:pPr>
        <w:pBdr>
          <w:top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TSG SA</w:t>
      </w:r>
      <w:r w:rsidR="004660F9">
        <w:rPr>
          <w:rFonts w:ascii="Arial" w:hAnsi="Arial" w:cs="Arial" w:hint="eastAsia"/>
          <w:b/>
          <w:sz w:val="24"/>
          <w:lang w:eastAsia="zh-CN"/>
        </w:rPr>
        <w:t>2</w:t>
      </w:r>
      <w:r>
        <w:rPr>
          <w:rFonts w:ascii="Arial" w:hAnsi="Arial" w:cs="Arial"/>
          <w:b/>
          <w:sz w:val="24"/>
        </w:rPr>
        <w:t xml:space="preserve"> Meeting #</w:t>
      </w:r>
      <w:r w:rsidR="004660F9">
        <w:rPr>
          <w:rFonts w:ascii="Arial" w:hAnsi="Arial" w:cs="Arial" w:hint="eastAsia"/>
          <w:b/>
          <w:sz w:val="24"/>
          <w:lang w:eastAsia="zh-CN"/>
        </w:rPr>
        <w:t>15</w:t>
      </w:r>
      <w:r w:rsidR="00F03858">
        <w:rPr>
          <w:rFonts w:ascii="Arial" w:hAnsi="Arial" w:cs="Arial" w:hint="eastAsia"/>
          <w:b/>
          <w:sz w:val="24"/>
          <w:lang w:eastAsia="zh-CN"/>
        </w:rPr>
        <w:t>7</w:t>
      </w:r>
      <w:r>
        <w:rPr>
          <w:rFonts w:ascii="Arial" w:hAnsi="Arial" w:cs="Arial"/>
          <w:b/>
          <w:sz w:val="24"/>
        </w:rPr>
        <w:tab/>
      </w:r>
      <w:r w:rsidR="004660F9">
        <w:rPr>
          <w:rFonts w:ascii="Arial" w:hAnsi="Arial" w:cs="Arial"/>
          <w:b/>
          <w:sz w:val="24"/>
        </w:rPr>
        <w:t>S</w:t>
      </w:r>
      <w:r w:rsidR="004660F9">
        <w:rPr>
          <w:rFonts w:ascii="Arial" w:hAnsi="Arial" w:cs="Arial" w:hint="eastAsia"/>
          <w:b/>
          <w:sz w:val="24"/>
          <w:lang w:eastAsia="zh-CN"/>
        </w:rPr>
        <w:t>2</w:t>
      </w:r>
      <w:r>
        <w:rPr>
          <w:rFonts w:ascii="Arial" w:hAnsi="Arial" w:cs="Arial"/>
          <w:b/>
          <w:sz w:val="24"/>
        </w:rPr>
        <w:t>-2</w:t>
      </w:r>
      <w:r w:rsidR="00F03858">
        <w:rPr>
          <w:rFonts w:ascii="Arial" w:hAnsi="Arial" w:cs="Arial" w:hint="eastAsia"/>
          <w:b/>
          <w:sz w:val="24"/>
          <w:lang w:eastAsia="zh-CN"/>
        </w:rPr>
        <w:t>3</w:t>
      </w:r>
      <w:r w:rsidR="00D4042E">
        <w:rPr>
          <w:rFonts w:ascii="Arial" w:hAnsi="Arial" w:cs="Arial" w:hint="eastAsia"/>
          <w:b/>
          <w:sz w:val="24"/>
          <w:lang w:eastAsia="zh-CN"/>
        </w:rPr>
        <w:t>06821</w:t>
      </w:r>
      <w:bookmarkStart w:id="0" w:name="_GoBack"/>
      <w:bookmarkEnd w:id="0"/>
    </w:p>
    <w:p w14:paraId="316844BC" w14:textId="343B2276" w:rsidR="00AE25BF" w:rsidRPr="009A4FF0" w:rsidRDefault="00FE75AE" w:rsidP="009A4FF0">
      <w:pPr>
        <w:pBdr>
          <w:bottom w:val="single" w:sz="6" w:space="0" w:color="auto"/>
        </w:pBdr>
        <w:tabs>
          <w:tab w:val="right" w:pos="9639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 w:hint="eastAsia"/>
          <w:b/>
          <w:sz w:val="24"/>
          <w:lang w:eastAsia="zh-CN"/>
        </w:rPr>
        <w:t>22</w:t>
      </w:r>
      <w:r w:rsidR="004660F9">
        <w:rPr>
          <w:rFonts w:ascii="Arial" w:hAnsi="Arial" w:cs="Arial"/>
          <w:b/>
          <w:sz w:val="24"/>
        </w:rPr>
        <w:t xml:space="preserve"> - 2</w:t>
      </w:r>
      <w:r w:rsidR="004660F9">
        <w:rPr>
          <w:rFonts w:ascii="Arial" w:hAnsi="Arial" w:cs="Arial" w:hint="eastAsia"/>
          <w:b/>
          <w:sz w:val="24"/>
          <w:lang w:eastAsia="zh-CN"/>
        </w:rPr>
        <w:t>6</w:t>
      </w:r>
      <w:r w:rsidR="00CF7BD6">
        <w:rPr>
          <w:rFonts w:ascii="Arial" w:hAnsi="Arial" w:cs="Arial"/>
          <w:b/>
          <w:sz w:val="24"/>
        </w:rPr>
        <w:t xml:space="preserve"> </w:t>
      </w:r>
      <w:r w:rsidR="00F03858">
        <w:rPr>
          <w:rFonts w:ascii="Arial" w:hAnsi="Arial" w:cs="Arial" w:hint="eastAsia"/>
          <w:b/>
          <w:sz w:val="24"/>
          <w:lang w:eastAsia="zh-CN"/>
        </w:rPr>
        <w:t>May</w:t>
      </w:r>
      <w:r w:rsidR="004660F9">
        <w:rPr>
          <w:rFonts w:ascii="Arial" w:hAnsi="Arial" w:cs="Arial"/>
          <w:b/>
          <w:sz w:val="24"/>
        </w:rPr>
        <w:t xml:space="preserve"> 202</w:t>
      </w:r>
      <w:r w:rsidR="00F03858">
        <w:rPr>
          <w:rFonts w:ascii="Arial" w:hAnsi="Arial" w:cs="Arial" w:hint="eastAsia"/>
          <w:b/>
          <w:sz w:val="24"/>
          <w:lang w:eastAsia="zh-CN"/>
        </w:rPr>
        <w:t>3</w:t>
      </w:r>
      <w:r w:rsidR="00CF7BD6">
        <w:rPr>
          <w:rFonts w:ascii="Arial" w:hAnsi="Arial" w:cs="Arial"/>
          <w:b/>
          <w:sz w:val="24"/>
        </w:rPr>
        <w:t xml:space="preserve">, </w:t>
      </w:r>
      <w:r w:rsidRPr="00FE75AE">
        <w:rPr>
          <w:rFonts w:ascii="Arial" w:hAnsi="Arial" w:cs="Arial"/>
          <w:b/>
          <w:sz w:val="24"/>
        </w:rPr>
        <w:t>Berlin, Germany</w:t>
      </w:r>
      <w:r w:rsidR="0007498D" w:rsidRPr="00D65E99">
        <w:rPr>
          <w:b/>
          <w:noProof/>
          <w:sz w:val="16"/>
          <w:szCs w:val="16"/>
        </w:rPr>
        <w:tab/>
      </w:r>
    </w:p>
    <w:p w14:paraId="0821AFA6" w14:textId="42FBF37F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79C0" w:rsidRPr="005879C0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</w:p>
    <w:p w14:paraId="77734250" w14:textId="3EE1794C" w:rsidR="006C2E80" w:rsidRPr="00FE75AE" w:rsidRDefault="009A4FF0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E75AE">
        <w:rPr>
          <w:rFonts w:ascii="Arial" w:hAnsi="Arial" w:cs="Arial" w:hint="eastAsia"/>
          <w:b/>
          <w:sz w:val="24"/>
          <w:szCs w:val="24"/>
          <w:lang w:eastAsia="zh-CN"/>
        </w:rPr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C6511">
        <w:rPr>
          <w:rFonts w:ascii="Arial" w:eastAsia="Batang" w:hAnsi="Arial" w:cs="Arial" w:hint="eastAsia"/>
          <w:b/>
          <w:sz w:val="24"/>
          <w:szCs w:val="24"/>
          <w:lang w:eastAsia="zh-CN"/>
        </w:rPr>
        <w:t>SID</w:t>
      </w:r>
      <w:r w:rsidR="00FC6511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5879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879C0" w:rsidRPr="005879C0">
        <w:rPr>
          <w:rFonts w:ascii="Arial" w:eastAsia="Batang" w:hAnsi="Arial" w:cs="Arial"/>
          <w:b/>
          <w:sz w:val="24"/>
          <w:szCs w:val="24"/>
          <w:lang w:eastAsia="zh-CN"/>
        </w:rPr>
        <w:t>Study on P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roximity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-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based Services in 5GS</w:t>
      </w:r>
      <w:r w:rsidR="00FE75AE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</w:t>
      </w:r>
      <w:r w:rsidR="00FE75AE">
        <w:rPr>
          <w:rFonts w:ascii="Arial" w:hAnsi="Arial" w:cs="Arial" w:hint="eastAsia"/>
          <w:b/>
          <w:sz w:val="24"/>
          <w:szCs w:val="24"/>
          <w:lang w:eastAsia="zh-CN"/>
        </w:rPr>
        <w:t>3</w:t>
      </w:r>
    </w:p>
    <w:p w14:paraId="5F56A0A9" w14:textId="1DA7EAFA" w:rsidR="00AE25BF" w:rsidRPr="00FE75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E75AE">
        <w:rPr>
          <w:rFonts w:ascii="Arial" w:hAnsi="Arial" w:hint="eastAsia"/>
          <w:b/>
          <w:sz w:val="24"/>
          <w:szCs w:val="24"/>
          <w:lang w:val="en-US" w:eastAsia="zh-CN"/>
        </w:rPr>
        <w:t>Information</w:t>
      </w:r>
    </w:p>
    <w:p w14:paraId="195E59E6" w14:textId="457F7BC1" w:rsidR="00AE25BF" w:rsidRPr="00FE75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4FF0">
        <w:rPr>
          <w:rFonts w:ascii="Arial" w:eastAsia="Batang" w:hAnsi="Arial" w:hint="eastAsia"/>
          <w:b/>
          <w:sz w:val="24"/>
          <w:szCs w:val="24"/>
          <w:lang w:val="en-US" w:eastAsia="zh-CN"/>
        </w:rPr>
        <w:t>10.</w:t>
      </w:r>
      <w:r w:rsidR="00FE75AE">
        <w:rPr>
          <w:rFonts w:ascii="Arial" w:hAnsi="Arial" w:hint="eastAsia"/>
          <w:b/>
          <w:sz w:val="24"/>
          <w:szCs w:val="24"/>
          <w:lang w:val="en-US" w:eastAsia="zh-CN"/>
        </w:rPr>
        <w:t>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4E33572F" w:rsidR="006C2E80" w:rsidRPr="006C2E80" w:rsidRDefault="008A76FD" w:rsidP="00AD7BAE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DC7C73">
        <w:rPr>
          <w:lang w:eastAsia="zh-CN"/>
        </w:rPr>
        <w:tab/>
        <w:t xml:space="preserve">Study on Proximity-based </w:t>
      </w:r>
      <w:r w:rsidR="00CF6CD9">
        <w:rPr>
          <w:lang w:eastAsia="zh-CN"/>
        </w:rPr>
        <w:t xml:space="preserve">Services in 5GS Phase </w:t>
      </w:r>
      <w:r w:rsidR="00CF6CD9">
        <w:rPr>
          <w:rFonts w:hint="eastAsia"/>
          <w:lang w:eastAsia="zh-CN"/>
        </w:rPr>
        <w:t>3</w:t>
      </w:r>
    </w:p>
    <w:p w14:paraId="289CB42C" w14:textId="38DC90CC"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582BBE">
        <w:rPr>
          <w:lang w:eastAsia="zh-CN"/>
        </w:rPr>
        <w:tab/>
      </w:r>
      <w:r w:rsidR="005C7CCC">
        <w:rPr>
          <w:lang w:eastAsia="zh-CN"/>
        </w:rPr>
        <w:t>FS_5G_ProSe_Ph</w:t>
      </w:r>
      <w:r w:rsidR="005C7CCC">
        <w:rPr>
          <w:rFonts w:hint="eastAsia"/>
          <w:lang w:eastAsia="zh-CN"/>
        </w:rPr>
        <w:t>3</w:t>
      </w:r>
    </w:p>
    <w:p w14:paraId="679E2B2D" w14:textId="60B12394" w:rsidR="006C2E80" w:rsidRDefault="00B078D6" w:rsidP="006C2E80">
      <w:pPr>
        <w:pStyle w:val="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5C7CCC">
        <w:rPr>
          <w:rFonts w:hint="eastAsia"/>
          <w:lang w:eastAsia="zh-CN"/>
        </w:rPr>
        <w:t>xxxxxx</w:t>
      </w:r>
    </w:p>
    <w:p w14:paraId="63EE9719" w14:textId="2306A960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D65E99">
        <w:rPr>
          <w:lang w:eastAsia="zh-CN"/>
        </w:rPr>
        <w:tab/>
      </w:r>
      <w:r w:rsidR="00D0147D" w:rsidRPr="0079326D">
        <w:rPr>
          <w:iCs/>
        </w:rPr>
        <w:t>Rel-</w:t>
      </w:r>
      <w:r w:rsidR="005C7CCC">
        <w:rPr>
          <w:rFonts w:hint="eastAsia"/>
          <w:iCs/>
          <w:lang w:eastAsia="zh-CN"/>
        </w:rPr>
        <w:t>19</w:t>
      </w:r>
    </w:p>
    <w:p w14:paraId="53277F89" w14:textId="2A98368B" w:rsidR="003F7142" w:rsidRPr="006C2E80" w:rsidRDefault="003F7142" w:rsidP="006C2E80">
      <w:pPr>
        <w:pStyle w:val="Guidance"/>
      </w:pPr>
    </w:p>
    <w:p w14:paraId="2D54825D" w14:textId="655BDACF" w:rsidR="004260A5" w:rsidRDefault="004260A5" w:rsidP="00A35BBA">
      <w:pPr>
        <w:pStyle w:val="1"/>
        <w:rPr>
          <w:lang w:eastAsia="zh-CN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582BBE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582BBE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C7142AC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1017819A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0D39E80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01747F2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582BB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582BB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6AD01413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D3DB46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3695496B" w:rsidR="00A36378" w:rsidRPr="005E21FB" w:rsidRDefault="00A36378" w:rsidP="005E21FB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582BBE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582BBE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582BBE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582BBE">
        <w:trPr>
          <w:cantSplit/>
          <w:jc w:val="center"/>
        </w:trPr>
        <w:tc>
          <w:tcPr>
            <w:tcW w:w="452" w:type="dxa"/>
          </w:tcPr>
          <w:p w14:paraId="716041CE" w14:textId="483F9039" w:rsidR="00BF7C9D" w:rsidRPr="00662741" w:rsidRDefault="005E21FB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582BBE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82BB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582BBE">
        <w:trPr>
          <w:cantSplit/>
          <w:jc w:val="center"/>
        </w:trPr>
        <w:tc>
          <w:tcPr>
            <w:tcW w:w="1101" w:type="dxa"/>
          </w:tcPr>
          <w:p w14:paraId="5375D7E4" w14:textId="7C6A66EE" w:rsidR="008835FC" w:rsidRDefault="006612FE" w:rsidP="006C2E80">
            <w:pPr>
              <w:pStyle w:val="TAL"/>
            </w:pPr>
            <w:r w:rsidRPr="006612FE">
              <w:t>AIPN-SAE</w:t>
            </w:r>
          </w:p>
        </w:tc>
        <w:tc>
          <w:tcPr>
            <w:tcW w:w="1101" w:type="dxa"/>
          </w:tcPr>
          <w:p w14:paraId="6AE820B7" w14:textId="18FBA3E9" w:rsidR="008835FC" w:rsidRDefault="006612FE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663BF2FB" w14:textId="2D6AD0A7" w:rsidR="008835FC" w:rsidRDefault="006612FE" w:rsidP="006C2E80">
            <w:pPr>
              <w:pStyle w:val="TAL"/>
            </w:pPr>
            <w:r w:rsidRPr="006612FE">
              <w:t>320022</w:t>
            </w:r>
          </w:p>
        </w:tc>
        <w:tc>
          <w:tcPr>
            <w:tcW w:w="6010" w:type="dxa"/>
          </w:tcPr>
          <w:p w14:paraId="24E5739B" w14:textId="69CA1D88" w:rsidR="008835FC" w:rsidRPr="00251D80" w:rsidRDefault="006612FE" w:rsidP="006C2E80">
            <w:pPr>
              <w:pStyle w:val="TAL"/>
            </w:pPr>
            <w:r w:rsidRPr="006612FE">
              <w:t>Requirements for evolution of the 3GPP system architecture</w:t>
            </w:r>
          </w:p>
        </w:tc>
      </w:tr>
      <w:tr w:rsidR="006612FE" w14:paraId="095DE483" w14:textId="77777777" w:rsidTr="00582BBE">
        <w:trPr>
          <w:cantSplit/>
          <w:jc w:val="center"/>
        </w:trPr>
        <w:tc>
          <w:tcPr>
            <w:tcW w:w="1101" w:type="dxa"/>
          </w:tcPr>
          <w:p w14:paraId="5FC05E7E" w14:textId="428A3B31" w:rsidR="006612FE" w:rsidRPr="006612FE" w:rsidRDefault="006612FE" w:rsidP="006C2E80">
            <w:pPr>
              <w:pStyle w:val="TAL"/>
            </w:pPr>
            <w:r w:rsidRPr="002814C3">
              <w:t>SMARTER</w:t>
            </w:r>
          </w:p>
        </w:tc>
        <w:tc>
          <w:tcPr>
            <w:tcW w:w="1101" w:type="dxa"/>
          </w:tcPr>
          <w:p w14:paraId="71F5F205" w14:textId="4C0D8DFB" w:rsidR="006612FE" w:rsidRDefault="006612FE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0352B064" w14:textId="59E37C50" w:rsidR="006612FE" w:rsidRPr="006612FE" w:rsidRDefault="006612FE" w:rsidP="006C2E80">
            <w:pPr>
              <w:pStyle w:val="TAL"/>
            </w:pPr>
            <w:r w:rsidRPr="002814C3">
              <w:t>720005</w:t>
            </w:r>
          </w:p>
        </w:tc>
        <w:tc>
          <w:tcPr>
            <w:tcW w:w="6010" w:type="dxa"/>
          </w:tcPr>
          <w:p w14:paraId="1645A880" w14:textId="19B211CE" w:rsidR="006612FE" w:rsidRPr="006612FE" w:rsidRDefault="006612FE" w:rsidP="006C2E80">
            <w:pPr>
              <w:pStyle w:val="TAL"/>
            </w:pPr>
            <w:r w:rsidRPr="002814C3">
              <w:t>New Services and Markets Technology Enablers</w:t>
            </w:r>
          </w:p>
        </w:tc>
      </w:tr>
    </w:tbl>
    <w:p w14:paraId="7C3FBD77" w14:textId="77777777" w:rsidR="004876B9" w:rsidRDefault="004876B9" w:rsidP="006C2E80"/>
    <w:p w14:paraId="2932921C" w14:textId="6D694260" w:rsidR="00746F46" w:rsidRPr="006C2E80" w:rsidRDefault="004876B9" w:rsidP="006612FE">
      <w:pPr>
        <w:pStyle w:val="3"/>
        <w:rPr>
          <w:lang w:eastAsia="zh-CN"/>
        </w:rPr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582BBE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582BB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582BBE">
        <w:trPr>
          <w:cantSplit/>
          <w:jc w:val="center"/>
        </w:trPr>
        <w:tc>
          <w:tcPr>
            <w:tcW w:w="1101" w:type="dxa"/>
          </w:tcPr>
          <w:p w14:paraId="5595B1E6" w14:textId="5B18DE27" w:rsidR="008835FC" w:rsidRDefault="00A03023" w:rsidP="006C2E80">
            <w:pPr>
              <w:pStyle w:val="TAL"/>
            </w:pPr>
            <w:r w:rsidRPr="0021235E">
              <w:t>900007</w:t>
            </w:r>
          </w:p>
        </w:tc>
        <w:tc>
          <w:tcPr>
            <w:tcW w:w="3326" w:type="dxa"/>
          </w:tcPr>
          <w:p w14:paraId="6AD6B1DF" w14:textId="5B413303" w:rsidR="008835FC" w:rsidRDefault="00A03023" w:rsidP="006C2E80">
            <w:pPr>
              <w:pStyle w:val="TAL"/>
            </w:pPr>
            <w:r w:rsidRPr="0021235E">
              <w:t>Proximity based Services in 5GS</w:t>
            </w:r>
          </w:p>
        </w:tc>
        <w:tc>
          <w:tcPr>
            <w:tcW w:w="5099" w:type="dxa"/>
          </w:tcPr>
          <w:p w14:paraId="4972B8BD" w14:textId="37E95BBE" w:rsidR="008835FC" w:rsidRPr="00A03023" w:rsidRDefault="00A03023" w:rsidP="006C2E80">
            <w:pPr>
              <w:pStyle w:val="Guidance"/>
              <w:rPr>
                <w:i w:val="0"/>
                <w:lang w:eastAsia="zh-CN"/>
              </w:rPr>
            </w:pPr>
            <w:r w:rsidRPr="00622233">
              <w:rPr>
                <w:rFonts w:ascii="Arial" w:hAnsi="Arial"/>
                <w:i w:val="0"/>
                <w:sz w:val="18"/>
              </w:rPr>
              <w:t>Rel-17 Stage 2</w:t>
            </w:r>
            <w:r w:rsidRPr="00622233">
              <w:rPr>
                <w:rFonts w:ascii="Arial" w:hAnsi="Arial" w:hint="eastAsia"/>
                <w:i w:val="0"/>
                <w:sz w:val="18"/>
              </w:rPr>
              <w:t xml:space="preserve"> 5G_ProSe</w:t>
            </w:r>
            <w:r w:rsidRPr="00622233">
              <w:rPr>
                <w:rFonts w:ascii="Arial" w:hAnsi="Arial"/>
                <w:i w:val="0"/>
                <w:sz w:val="18"/>
              </w:rPr>
              <w:t xml:space="preserve"> work item</w:t>
            </w:r>
            <w:r w:rsidR="00D04F32"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78678D" w14:paraId="5CD218F2" w14:textId="77777777" w:rsidTr="00582BBE">
        <w:trPr>
          <w:cantSplit/>
          <w:jc w:val="center"/>
        </w:trPr>
        <w:tc>
          <w:tcPr>
            <w:tcW w:w="1101" w:type="dxa"/>
          </w:tcPr>
          <w:p w14:paraId="6E677CE2" w14:textId="4227EBA2" w:rsidR="0078678D" w:rsidRPr="0021235E" w:rsidRDefault="0078678D" w:rsidP="006C2E80">
            <w:pPr>
              <w:pStyle w:val="TAL"/>
            </w:pPr>
            <w:r w:rsidRPr="0078678D">
              <w:t>970016</w:t>
            </w:r>
          </w:p>
        </w:tc>
        <w:tc>
          <w:tcPr>
            <w:tcW w:w="3326" w:type="dxa"/>
          </w:tcPr>
          <w:p w14:paraId="132EEC7B" w14:textId="5CFBC62B" w:rsidR="0078678D" w:rsidRPr="0021235E" w:rsidRDefault="0078678D" w:rsidP="006C2E80">
            <w:pPr>
              <w:pStyle w:val="TAL"/>
            </w:pPr>
            <w:r w:rsidRPr="0078678D">
              <w:t>Proximity-based Services in 5GS Phase 2</w:t>
            </w:r>
          </w:p>
        </w:tc>
        <w:tc>
          <w:tcPr>
            <w:tcW w:w="5099" w:type="dxa"/>
          </w:tcPr>
          <w:p w14:paraId="0A32E043" w14:textId="605F02C4" w:rsidR="0078678D" w:rsidRPr="00622233" w:rsidRDefault="0078678D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8</w:t>
            </w:r>
            <w:r w:rsidRPr="00622233">
              <w:rPr>
                <w:rFonts w:ascii="Arial" w:hAnsi="Arial"/>
                <w:i w:val="0"/>
                <w:sz w:val="18"/>
              </w:rPr>
              <w:t xml:space="preserve"> Stage 2</w:t>
            </w:r>
            <w:r w:rsidRPr="00622233">
              <w:rPr>
                <w:rFonts w:ascii="Arial" w:hAnsi="Arial" w:hint="eastAsia"/>
                <w:i w:val="0"/>
                <w:sz w:val="18"/>
              </w:rPr>
              <w:t xml:space="preserve"> 5G_ProSe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_Ph2</w:t>
            </w:r>
            <w:r w:rsidRPr="00622233"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6B416B" w:rsidRPr="00415A40" w14:paraId="1000CD0C" w14:textId="77777777" w:rsidTr="00582B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00DB7" w14:textId="34ABF43B" w:rsidR="006B416B" w:rsidRPr="006B416B" w:rsidRDefault="006B416B" w:rsidP="00F91C81">
            <w:pPr>
              <w:pStyle w:val="TAL"/>
            </w:pPr>
            <w:r>
              <w:t>941002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B0DDB" w14:textId="1301CE4F" w:rsidR="006B416B" w:rsidRPr="00415A40" w:rsidRDefault="006B416B" w:rsidP="00F91C81">
            <w:pPr>
              <w:pStyle w:val="TAL"/>
            </w:pPr>
            <w:r w:rsidRPr="006B416B">
              <w:t>NR sidelink relay enhancements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F655F" w14:textId="083985E9" w:rsidR="006B416B" w:rsidRPr="00595A66" w:rsidRDefault="006B416B" w:rsidP="00595A6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6B416B"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  <w:tr w:rsidR="006479FB" w:rsidRPr="00415A40" w14:paraId="3EA4C07B" w14:textId="77777777" w:rsidTr="00582B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2565A" w14:textId="7444A77B" w:rsidR="006479FB" w:rsidRDefault="006479FB" w:rsidP="00F91C81">
            <w:pPr>
              <w:pStyle w:val="TAL"/>
            </w:pPr>
            <w:r w:rsidRPr="00A1129B">
              <w:t>950024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7AE04" w14:textId="334A3989" w:rsidR="006479FB" w:rsidRPr="006B416B" w:rsidRDefault="006479FB" w:rsidP="00F91C81">
            <w:pPr>
              <w:pStyle w:val="TAL"/>
            </w:pPr>
            <w:r w:rsidRPr="006479FB">
              <w:t>Study on Security Aspects of Proximity Based Services in 5GS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B7CF0" w14:textId="74EB2685" w:rsidR="006479FB" w:rsidRPr="006B416B" w:rsidRDefault="006479FB" w:rsidP="00595A6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6479FB">
              <w:rPr>
                <w:rFonts w:ascii="Arial" w:hAnsi="Arial"/>
                <w:i w:val="0"/>
                <w:sz w:val="18"/>
              </w:rPr>
              <w:t>Rel-18 SA3 study item on security aspects.</w:t>
            </w:r>
          </w:p>
        </w:tc>
      </w:tr>
    </w:tbl>
    <w:p w14:paraId="424DD1E0" w14:textId="5F61C501" w:rsidR="00A9188C" w:rsidRPr="00595A66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0B95B97" w14:textId="479D66F7" w:rsidR="00AD4CE8" w:rsidRDefault="00AD4CE8" w:rsidP="00AD4CE8">
      <w:pPr>
        <w:pStyle w:val="Guidance"/>
        <w:rPr>
          <w:i w:val="0"/>
          <w:lang w:eastAsia="zh-CN"/>
        </w:rPr>
      </w:pPr>
      <w:r w:rsidRPr="007A1FBC">
        <w:rPr>
          <w:i w:val="0"/>
        </w:rPr>
        <w:t>The 5G System has been enhanced to support Proximity Services in Release 17</w:t>
      </w:r>
      <w:r w:rsidR="00577097">
        <w:rPr>
          <w:rFonts w:hint="eastAsia"/>
          <w:i w:val="0"/>
          <w:lang w:eastAsia="zh-CN"/>
        </w:rPr>
        <w:t xml:space="preserve"> and </w:t>
      </w:r>
      <w:r w:rsidR="00577097">
        <w:rPr>
          <w:i w:val="0"/>
        </w:rPr>
        <w:t>Release 1</w:t>
      </w:r>
      <w:r w:rsidR="00577097">
        <w:rPr>
          <w:rFonts w:hint="eastAsia"/>
          <w:i w:val="0"/>
          <w:lang w:eastAsia="zh-CN"/>
        </w:rPr>
        <w:t>8</w:t>
      </w:r>
      <w:r w:rsidRPr="007A1FBC">
        <w:rPr>
          <w:i w:val="0"/>
        </w:rPr>
        <w:t xml:space="preserve"> as specified in TS 23.304, based on the service requirements defined in TS 22.278, TS 22.261 and TS 22.115. The following Proximity Services features are standardized within the Rel-17</w:t>
      </w:r>
      <w:r w:rsidR="0041782B">
        <w:rPr>
          <w:rFonts w:hint="eastAsia"/>
          <w:i w:val="0"/>
          <w:lang w:eastAsia="zh-CN"/>
        </w:rPr>
        <w:t xml:space="preserve"> and Rel-18</w:t>
      </w:r>
      <w:r w:rsidRPr="007A1FBC">
        <w:rPr>
          <w:i w:val="0"/>
        </w:rPr>
        <w:t xml:space="preserve"> timeframe</w:t>
      </w:r>
      <w:r w:rsidR="0041782B">
        <w:rPr>
          <w:rFonts w:hint="eastAsia"/>
          <w:i w:val="0"/>
          <w:lang w:eastAsia="zh-CN"/>
        </w:rPr>
        <w:t xml:space="preserve"> respectively.</w:t>
      </w:r>
    </w:p>
    <w:p w14:paraId="129A618F" w14:textId="4C3A95A5" w:rsidR="0041782B" w:rsidRPr="007A1FBC" w:rsidRDefault="0041782B" w:rsidP="00AD4CE8">
      <w:pPr>
        <w:pStyle w:val="Guidance"/>
        <w:rPr>
          <w:i w:val="0"/>
          <w:lang w:eastAsia="zh-CN"/>
        </w:rPr>
      </w:pPr>
      <w:r w:rsidRPr="007A1FBC">
        <w:rPr>
          <w:i w:val="0"/>
        </w:rPr>
        <w:t>Proximity Services features standardized within the Rel-17</w:t>
      </w:r>
      <w:r>
        <w:rPr>
          <w:rFonts w:hint="eastAsia"/>
          <w:i w:val="0"/>
          <w:lang w:eastAsia="zh-CN"/>
        </w:rPr>
        <w:t xml:space="preserve"> </w:t>
      </w:r>
      <w:r w:rsidRPr="007A1FBC">
        <w:rPr>
          <w:i w:val="0"/>
        </w:rPr>
        <w:t>timeframe</w:t>
      </w:r>
      <w:r>
        <w:rPr>
          <w:rFonts w:hint="eastAsia"/>
          <w:i w:val="0"/>
          <w:lang w:eastAsia="zh-CN"/>
        </w:rPr>
        <w:t>:</w:t>
      </w:r>
    </w:p>
    <w:p w14:paraId="71FB87E5" w14:textId="77777777" w:rsidR="00AD4CE8" w:rsidRPr="0021235E" w:rsidRDefault="00AD4CE8" w:rsidP="00AD4CE8">
      <w:pPr>
        <w:pStyle w:val="B1"/>
        <w:rPr>
          <w:lang w:eastAsia="zh-CN"/>
        </w:rPr>
      </w:pPr>
      <w:r w:rsidRPr="0021235E">
        <w:rPr>
          <w:lang w:eastAsia="zh-CN"/>
        </w:rPr>
        <w:t>-</w:t>
      </w:r>
      <w:r w:rsidRPr="0021235E">
        <w:rPr>
          <w:lang w:eastAsia="zh-CN"/>
        </w:rPr>
        <w:tab/>
        <w:t>5G System architecture reference models for Proximity Services.</w:t>
      </w:r>
    </w:p>
    <w:p w14:paraId="59994670" w14:textId="77777777" w:rsidR="00AD4CE8" w:rsidRPr="0021235E" w:rsidRDefault="00AD4CE8" w:rsidP="00AD4CE8">
      <w:pPr>
        <w:pStyle w:val="B1"/>
        <w:rPr>
          <w:lang w:eastAsia="zh-CN"/>
        </w:rPr>
      </w:pPr>
      <w:r w:rsidRPr="0021235E">
        <w:rPr>
          <w:lang w:eastAsia="zh-CN"/>
        </w:rPr>
        <w:t>-</w:t>
      </w:r>
      <w:r w:rsidRPr="0021235E">
        <w:rPr>
          <w:lang w:eastAsia="zh-CN"/>
        </w:rPr>
        <w:tab/>
        <w:t>Support of PC5 Direct Discovery (including in-coverage and out-of-coverage cases).</w:t>
      </w:r>
    </w:p>
    <w:p w14:paraId="68302641" w14:textId="77777777" w:rsidR="00AD4CE8" w:rsidRPr="0021235E" w:rsidRDefault="00AD4CE8" w:rsidP="00AD4CE8">
      <w:pPr>
        <w:pStyle w:val="B1"/>
        <w:rPr>
          <w:lang w:eastAsia="zh-CN"/>
        </w:rPr>
      </w:pPr>
      <w:r w:rsidRPr="0021235E">
        <w:rPr>
          <w:lang w:eastAsia="zh-CN"/>
        </w:rPr>
        <w:t>-</w:t>
      </w:r>
      <w:r w:rsidRPr="0021235E">
        <w:rPr>
          <w:lang w:eastAsia="zh-CN"/>
        </w:rPr>
        <w:tab/>
        <w:t>Support of PC5 unicast, groupcast and broadcast modes communication (including in-coverage and out-of-coverage cases).</w:t>
      </w:r>
    </w:p>
    <w:p w14:paraId="1A387737" w14:textId="77777777" w:rsidR="00AD4CE8" w:rsidRPr="0021235E" w:rsidRDefault="00AD4CE8" w:rsidP="00AD4CE8">
      <w:pPr>
        <w:pStyle w:val="B1"/>
        <w:rPr>
          <w:lang w:eastAsia="zh-CN"/>
        </w:rPr>
      </w:pPr>
      <w:r w:rsidRPr="0021235E">
        <w:rPr>
          <w:lang w:eastAsia="zh-CN"/>
        </w:rPr>
        <w:t>-</w:t>
      </w:r>
      <w:r w:rsidRPr="0021235E">
        <w:rPr>
          <w:lang w:eastAsia="zh-CN"/>
        </w:rPr>
        <w:tab/>
        <w:t>Support of PC5 Service Authorization and Policy/Parameter Provisioning.</w:t>
      </w:r>
    </w:p>
    <w:p w14:paraId="0342262B" w14:textId="77777777" w:rsidR="00AD4CE8" w:rsidRPr="0021235E" w:rsidRDefault="00AD4CE8" w:rsidP="00AD4CE8">
      <w:pPr>
        <w:pStyle w:val="B1"/>
        <w:rPr>
          <w:lang w:eastAsia="zh-CN"/>
        </w:rPr>
      </w:pPr>
      <w:r w:rsidRPr="0021235E">
        <w:rPr>
          <w:lang w:eastAsia="zh-CN"/>
        </w:rPr>
        <w:t>-</w:t>
      </w:r>
      <w:r w:rsidRPr="0021235E">
        <w:rPr>
          <w:lang w:eastAsia="zh-CN"/>
        </w:rPr>
        <w:tab/>
        <w:t>Support of direct communication path selection between PC5 and Uu.</w:t>
      </w:r>
    </w:p>
    <w:p w14:paraId="1BBEE10B" w14:textId="77777777" w:rsidR="00AD4CE8" w:rsidRPr="0021235E" w:rsidRDefault="00AD4CE8" w:rsidP="00AD4CE8">
      <w:pPr>
        <w:pStyle w:val="B1"/>
        <w:rPr>
          <w:lang w:eastAsia="zh-CN"/>
        </w:rPr>
      </w:pPr>
      <w:r w:rsidRPr="0021235E">
        <w:rPr>
          <w:lang w:eastAsia="zh-CN"/>
        </w:rPr>
        <w:t>-</w:t>
      </w:r>
      <w:r w:rsidRPr="0021235E">
        <w:rPr>
          <w:lang w:eastAsia="zh-CN"/>
        </w:rPr>
        <w:tab/>
        <w:t>Support of Charging for PC5.</w:t>
      </w:r>
    </w:p>
    <w:p w14:paraId="04CC16ED" w14:textId="77777777" w:rsidR="00AD4CE8" w:rsidRPr="0021235E" w:rsidRDefault="00AD4CE8" w:rsidP="00AD4CE8">
      <w:pPr>
        <w:pStyle w:val="B1"/>
        <w:rPr>
          <w:lang w:eastAsia="zh-CN"/>
        </w:rPr>
      </w:pPr>
      <w:r w:rsidRPr="0021235E">
        <w:rPr>
          <w:lang w:eastAsia="zh-CN"/>
        </w:rPr>
        <w:t>-</w:t>
      </w:r>
      <w:r w:rsidRPr="0021235E">
        <w:rPr>
          <w:lang w:eastAsia="zh-CN"/>
        </w:rPr>
        <w:tab/>
        <w:t>Support of Layer-3 and Layer-2 based UE-to-Network Relay (including QoS and service continuity aspects).</w:t>
      </w:r>
    </w:p>
    <w:p w14:paraId="1C101B86" w14:textId="13D113B0" w:rsidR="00830936" w:rsidRDefault="00830936" w:rsidP="00AD4CE8">
      <w:pPr>
        <w:pStyle w:val="Guidance"/>
        <w:rPr>
          <w:i w:val="0"/>
          <w:lang w:eastAsia="zh-CN"/>
        </w:rPr>
      </w:pPr>
      <w:r w:rsidRPr="007A1FBC">
        <w:rPr>
          <w:i w:val="0"/>
        </w:rPr>
        <w:t xml:space="preserve">Proximity Services features </w:t>
      </w:r>
      <w:r>
        <w:rPr>
          <w:i w:val="0"/>
        </w:rPr>
        <w:t>standardized within the Rel-1</w:t>
      </w:r>
      <w:r>
        <w:rPr>
          <w:rFonts w:hint="eastAsia"/>
          <w:i w:val="0"/>
          <w:lang w:eastAsia="zh-CN"/>
        </w:rPr>
        <w:t xml:space="preserve">8 </w:t>
      </w:r>
      <w:r w:rsidRPr="007A1FBC">
        <w:rPr>
          <w:i w:val="0"/>
        </w:rPr>
        <w:t>timeframe</w:t>
      </w:r>
      <w:r>
        <w:rPr>
          <w:rFonts w:hint="eastAsia"/>
          <w:i w:val="0"/>
          <w:lang w:eastAsia="zh-CN"/>
        </w:rPr>
        <w:t>:</w:t>
      </w:r>
    </w:p>
    <w:p w14:paraId="60B55ED9" w14:textId="41B6CC63" w:rsidR="0041782B" w:rsidRPr="001C6E29" w:rsidRDefault="001C6E29" w:rsidP="001C6E2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1782B" w:rsidRPr="001C6E29">
        <w:rPr>
          <w:rFonts w:hint="eastAsia"/>
          <w:lang w:eastAsia="zh-CN"/>
        </w:rPr>
        <w:t>S</w:t>
      </w:r>
      <w:r w:rsidR="0041782B" w:rsidRPr="0041782B">
        <w:rPr>
          <w:lang w:eastAsia="zh-CN"/>
        </w:rPr>
        <w:t>upport single NR PC5 hop UE-to-UE Relay for unicast.</w:t>
      </w:r>
    </w:p>
    <w:p w14:paraId="63E86162" w14:textId="1CCBCCEE" w:rsidR="0041782B" w:rsidRPr="001C6E29" w:rsidRDefault="001C6E29" w:rsidP="001C6E2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1782B" w:rsidRPr="001C6E29">
        <w:rPr>
          <w:rFonts w:hint="eastAsia"/>
          <w:lang w:eastAsia="zh-CN"/>
        </w:rPr>
        <w:t>E</w:t>
      </w:r>
      <w:r w:rsidR="0041782B" w:rsidRPr="0041782B">
        <w:rPr>
          <w:lang w:eastAsia="zh-CN"/>
        </w:rPr>
        <w:t>nhance UE-to-Network Relay functionality to support:</w:t>
      </w:r>
    </w:p>
    <w:p w14:paraId="3AA5B8E6" w14:textId="13E2E0D3" w:rsidR="0041782B" w:rsidRPr="001C6E29" w:rsidRDefault="00F45CBA" w:rsidP="00F45CBA">
      <w:pPr>
        <w:pStyle w:val="B1"/>
        <w:ind w:left="718" w:hanging="15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1782B" w:rsidRPr="001C6E29">
        <w:rPr>
          <w:rFonts w:hint="eastAsia"/>
          <w:lang w:eastAsia="zh-CN"/>
        </w:rPr>
        <w:t>S</w:t>
      </w:r>
      <w:r w:rsidR="0041782B" w:rsidRPr="0041782B">
        <w:rPr>
          <w:lang w:eastAsia="zh-CN"/>
        </w:rPr>
        <w:t>ervice continuity when switching between two indirect network communication paths for UE-to-Network Relay</w:t>
      </w:r>
      <w:r w:rsidR="0041782B" w:rsidRPr="001C6E29">
        <w:rPr>
          <w:rFonts w:hint="eastAsia"/>
          <w:lang w:eastAsia="zh-CN"/>
        </w:rPr>
        <w:t>.</w:t>
      </w:r>
    </w:p>
    <w:p w14:paraId="1BDE82B2" w14:textId="01D7BD4C" w:rsidR="0041782B" w:rsidRPr="001C6E29" w:rsidRDefault="00F45CBA" w:rsidP="00F45CBA">
      <w:pPr>
        <w:pStyle w:val="B1"/>
        <w:ind w:left="718" w:hanging="15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1782B" w:rsidRPr="001C6E29">
        <w:rPr>
          <w:rFonts w:hint="eastAsia"/>
          <w:lang w:eastAsia="zh-CN"/>
        </w:rPr>
        <w:t>S</w:t>
      </w:r>
      <w:r w:rsidR="0041782B" w:rsidRPr="0041782B">
        <w:rPr>
          <w:lang w:eastAsia="zh-CN"/>
        </w:rPr>
        <w:t>ervice continuity when switching between direct network communication path and indirect network communication path for 5G ProSe Layer-2 UE-to-Network Relay, including inter-gNB indirect-to-direct and inter-gNB direct-to-indirect path switching</w:t>
      </w:r>
      <w:r w:rsidR="0041782B" w:rsidRPr="001C6E29">
        <w:rPr>
          <w:rFonts w:hint="eastAsia"/>
          <w:lang w:eastAsia="zh-CN"/>
        </w:rPr>
        <w:t>.</w:t>
      </w:r>
    </w:p>
    <w:p w14:paraId="4FA50FC9" w14:textId="4C85BA64" w:rsidR="0041782B" w:rsidRPr="001C6E29" w:rsidRDefault="00F45CBA" w:rsidP="00F45CBA">
      <w:pPr>
        <w:pStyle w:val="B1"/>
        <w:ind w:left="718" w:hanging="15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1782B" w:rsidRPr="001C6E29">
        <w:rPr>
          <w:rFonts w:hint="eastAsia"/>
          <w:lang w:eastAsia="zh-CN"/>
        </w:rPr>
        <w:t>M</w:t>
      </w:r>
      <w:r w:rsidR="0041782B" w:rsidRPr="0041782B">
        <w:rPr>
          <w:lang w:eastAsia="zh-CN"/>
        </w:rPr>
        <w:t>ulti-path transmission using only one direct network communication path and only one indirect network communication path e.g. for improved reliability or data rates</w:t>
      </w:r>
      <w:r w:rsidR="0041782B" w:rsidRPr="001C6E29">
        <w:rPr>
          <w:rFonts w:hint="eastAsia"/>
          <w:lang w:eastAsia="zh-CN"/>
        </w:rPr>
        <w:t>.</w:t>
      </w:r>
    </w:p>
    <w:p w14:paraId="1A4D8643" w14:textId="51818D91" w:rsidR="0041782B" w:rsidRPr="001C6E29" w:rsidRDefault="001C6E29" w:rsidP="001C6E2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1782B" w:rsidRPr="0041782B">
        <w:rPr>
          <w:lang w:eastAsia="zh-CN"/>
        </w:rPr>
        <w:t>Emergency Services for Remote UE over UE-to-Network Relay.</w:t>
      </w:r>
    </w:p>
    <w:p w14:paraId="6BF68487" w14:textId="7220DBF9" w:rsidR="0041782B" w:rsidRPr="001C6E29" w:rsidRDefault="001C6E29" w:rsidP="001C6E2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1782B" w:rsidRPr="001C6E29">
        <w:rPr>
          <w:rFonts w:hint="eastAsia"/>
          <w:lang w:eastAsia="zh-CN"/>
        </w:rPr>
        <w:t>S</w:t>
      </w:r>
      <w:r w:rsidR="0041782B" w:rsidRPr="0041782B">
        <w:rPr>
          <w:lang w:eastAsia="zh-CN"/>
        </w:rPr>
        <w:t>upport path switching between direct NR Uu communication path and direct NR PC5 communication path.</w:t>
      </w:r>
    </w:p>
    <w:p w14:paraId="249847DC" w14:textId="0C7DCC45" w:rsidR="00AD4CE8" w:rsidRPr="00B22411" w:rsidRDefault="00AD4CE8" w:rsidP="00AD4CE8">
      <w:pPr>
        <w:pStyle w:val="Guidance"/>
        <w:rPr>
          <w:i w:val="0"/>
        </w:rPr>
      </w:pPr>
      <w:r w:rsidRPr="00B22411">
        <w:rPr>
          <w:i w:val="0"/>
        </w:rPr>
        <w:t>However, due to lack of time the following objectives</w:t>
      </w:r>
      <w:r w:rsidR="00F45CBA">
        <w:rPr>
          <w:i w:val="0"/>
        </w:rPr>
        <w:t xml:space="preserve"> were de-prioritized from Rel-1</w:t>
      </w:r>
      <w:r w:rsidR="00F45CBA">
        <w:rPr>
          <w:rFonts w:hint="eastAsia"/>
          <w:i w:val="0"/>
          <w:lang w:eastAsia="zh-CN"/>
        </w:rPr>
        <w:t>8</w:t>
      </w:r>
      <w:r w:rsidRPr="00B22411">
        <w:rPr>
          <w:i w:val="0"/>
        </w:rPr>
        <w:t xml:space="preserve"> FS_5G_ProSe</w:t>
      </w:r>
      <w:r w:rsidR="00F45CBA">
        <w:rPr>
          <w:rFonts w:hint="eastAsia"/>
          <w:i w:val="0"/>
          <w:lang w:eastAsia="zh-CN"/>
        </w:rPr>
        <w:t>_Ph2</w:t>
      </w:r>
      <w:r w:rsidR="008F4687">
        <w:rPr>
          <w:i w:val="0"/>
        </w:rPr>
        <w:t xml:space="preserve"> study item at the SA#</w:t>
      </w:r>
      <w:r w:rsidR="008F4687">
        <w:rPr>
          <w:rFonts w:hint="eastAsia"/>
          <w:i w:val="0"/>
          <w:lang w:eastAsia="zh-CN"/>
        </w:rPr>
        <w:t>94-e</w:t>
      </w:r>
      <w:r w:rsidRPr="00B22411">
        <w:rPr>
          <w:i w:val="0"/>
        </w:rPr>
        <w:t xml:space="preserve"> meeting:</w:t>
      </w:r>
    </w:p>
    <w:p w14:paraId="01097A86" w14:textId="33751C28" w:rsidR="00AD4CE8" w:rsidRDefault="00AD4CE8" w:rsidP="00AD4CE8">
      <w:pPr>
        <w:pStyle w:val="B1"/>
        <w:rPr>
          <w:lang w:eastAsia="zh-CN"/>
        </w:rPr>
      </w:pPr>
      <w:r w:rsidRPr="0021235E">
        <w:rPr>
          <w:lang w:eastAsia="zh-CN"/>
        </w:rPr>
        <w:t>-</w:t>
      </w:r>
      <w:r w:rsidRPr="0021235E">
        <w:rPr>
          <w:lang w:eastAsia="zh-CN"/>
        </w:rPr>
        <w:tab/>
      </w:r>
      <w:r w:rsidR="008F4687" w:rsidRPr="008F4687">
        <w:rPr>
          <w:lang w:eastAsia="zh-CN"/>
        </w:rPr>
        <w:t>Support of MBS traffic to Remote UE by UE-to-Network Relay</w:t>
      </w:r>
      <w:r w:rsidR="008F4687">
        <w:rPr>
          <w:rFonts w:hint="eastAsia"/>
          <w:lang w:eastAsia="zh-CN"/>
        </w:rPr>
        <w:t>.</w:t>
      </w:r>
    </w:p>
    <w:p w14:paraId="10B9656F" w14:textId="104558D3" w:rsidR="008F4687" w:rsidRDefault="008F4687" w:rsidP="00AD4CE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8F4687">
        <w:rPr>
          <w:lang w:eastAsia="zh-CN"/>
        </w:rPr>
        <w:t>Enhancement of UE-to-Network Relay for support of multiple NR PC5 hops</w:t>
      </w:r>
      <w:r>
        <w:rPr>
          <w:rFonts w:hint="eastAsia"/>
          <w:lang w:eastAsia="zh-CN"/>
        </w:rPr>
        <w:t>.</w:t>
      </w:r>
    </w:p>
    <w:p w14:paraId="4F6D5F7B" w14:textId="05404DE5" w:rsidR="008F4687" w:rsidRDefault="008F4687" w:rsidP="00AD4CE8">
      <w:pPr>
        <w:pStyle w:val="B1"/>
        <w:rPr>
          <w:rFonts w:eastAsia="宋体"/>
          <w:color w:val="auto"/>
          <w:lang w:eastAsia="zh-CN"/>
        </w:rPr>
      </w:pPr>
      <w:r>
        <w:rPr>
          <w:rFonts w:eastAsia="宋体" w:hint="eastAsia"/>
          <w:color w:val="auto"/>
          <w:lang w:eastAsia="zh-CN"/>
        </w:rPr>
        <w:t>-</w:t>
      </w:r>
      <w:r>
        <w:rPr>
          <w:rFonts w:eastAsia="宋体" w:hint="eastAsia"/>
          <w:color w:val="auto"/>
          <w:lang w:eastAsia="zh-CN"/>
        </w:rPr>
        <w:tab/>
      </w:r>
      <w:r w:rsidRPr="0042667F">
        <w:rPr>
          <w:rFonts w:eastAsia="宋体" w:hint="eastAsia"/>
          <w:color w:val="auto"/>
          <w:lang w:eastAsia="ko-KR"/>
        </w:rPr>
        <w:t xml:space="preserve">Support of </w:t>
      </w:r>
      <w:r w:rsidRPr="0042667F">
        <w:rPr>
          <w:rFonts w:eastAsia="宋体"/>
          <w:color w:val="auto"/>
          <w:lang w:eastAsia="ko-KR"/>
        </w:rPr>
        <w:t>multiple NR PC5 hops UE-to-UE Relay</w:t>
      </w:r>
      <w:r>
        <w:rPr>
          <w:rFonts w:eastAsia="宋体" w:hint="eastAsia"/>
          <w:color w:val="auto"/>
          <w:lang w:eastAsia="zh-CN"/>
        </w:rPr>
        <w:t>.</w:t>
      </w:r>
    </w:p>
    <w:p w14:paraId="0EF9017E" w14:textId="18B70755" w:rsidR="008F4687" w:rsidRPr="0021235E" w:rsidRDefault="008F4687" w:rsidP="00AD4CE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8F4687">
        <w:rPr>
          <w:lang w:eastAsia="zh-CN"/>
        </w:rPr>
        <w:t>Whether and how to support of non-3GPP RAT (e.g. Wi-Fi or Bluetooth) over PC5 reference point for Layer-3 UE-to-Network Relay</w:t>
      </w:r>
      <w:r>
        <w:rPr>
          <w:rFonts w:hint="eastAsia"/>
          <w:lang w:eastAsia="zh-CN"/>
        </w:rPr>
        <w:t>.</w:t>
      </w:r>
    </w:p>
    <w:p w14:paraId="50486701" w14:textId="03DC4F2A" w:rsidR="00FD3A4E" w:rsidRPr="00AD4CE8" w:rsidRDefault="00AD4CE8" w:rsidP="00AD4CE8">
      <w:pPr>
        <w:pStyle w:val="Guidance"/>
        <w:rPr>
          <w:i w:val="0"/>
        </w:rPr>
      </w:pPr>
      <w:r w:rsidRPr="00FF7E11">
        <w:rPr>
          <w:i w:val="0"/>
        </w:rPr>
        <w:t>There are also some requirements about Proximity Services captured in TS 22.278 and TS 22.261</w:t>
      </w:r>
      <w:r w:rsidR="007A22B2">
        <w:rPr>
          <w:rFonts w:hint="eastAsia"/>
          <w:i w:val="0"/>
          <w:lang w:eastAsia="zh-CN"/>
        </w:rPr>
        <w:t xml:space="preserve"> not supported yet</w:t>
      </w:r>
      <w:r w:rsidRPr="00FF7E11">
        <w:rPr>
          <w:i w:val="0"/>
        </w:rPr>
        <w:t xml:space="preserve">, e.g. </w:t>
      </w:r>
      <w:r w:rsidR="007A22B2">
        <w:rPr>
          <w:rFonts w:hint="eastAsia"/>
          <w:i w:val="0"/>
          <w:lang w:eastAsia="zh-CN"/>
        </w:rPr>
        <w:t>multi-path tran</w:t>
      </w:r>
      <w:r w:rsidR="00C3228B">
        <w:rPr>
          <w:rFonts w:hint="eastAsia"/>
          <w:i w:val="0"/>
          <w:lang w:eastAsia="zh-CN"/>
        </w:rPr>
        <w:t xml:space="preserve">smission over </w:t>
      </w:r>
      <w:r w:rsidR="00EE50A4">
        <w:rPr>
          <w:rFonts w:hint="eastAsia"/>
          <w:i w:val="0"/>
          <w:lang w:eastAsia="zh-CN"/>
        </w:rPr>
        <w:t>multiple</w:t>
      </w:r>
      <w:r w:rsidR="007A22B2">
        <w:rPr>
          <w:rFonts w:hint="eastAsia"/>
          <w:i w:val="0"/>
          <w:lang w:eastAsia="zh-CN"/>
        </w:rPr>
        <w:t xml:space="preserve"> indirect paths</w:t>
      </w:r>
      <w:r w:rsidRPr="00FF7E11">
        <w:rPr>
          <w:i w:val="0"/>
        </w:rPr>
        <w:t>, etc., which imposes architecture enhancements tha</w:t>
      </w:r>
      <w:r w:rsidR="008F4687">
        <w:rPr>
          <w:i w:val="0"/>
        </w:rPr>
        <w:t>t need to be addressed by Rel-1</w:t>
      </w:r>
      <w:r w:rsidR="008F4687">
        <w:rPr>
          <w:rFonts w:hint="eastAsia"/>
          <w:i w:val="0"/>
          <w:lang w:eastAsia="zh-CN"/>
        </w:rPr>
        <w:t>9</w:t>
      </w:r>
      <w:r w:rsidRPr="00FF7E11">
        <w:rPr>
          <w:i w:val="0"/>
        </w:rPr>
        <w:t xml:space="preserve"> study item.</w:t>
      </w:r>
    </w:p>
    <w:p w14:paraId="245DB3FE" w14:textId="30606541" w:rsidR="008F4687" w:rsidRPr="00FF7E11" w:rsidRDefault="008F4687" w:rsidP="008F4687">
      <w:pPr>
        <w:pStyle w:val="Guidance"/>
        <w:rPr>
          <w:i w:val="0"/>
        </w:rPr>
      </w:pPr>
      <w:r w:rsidRPr="00FF7E11">
        <w:rPr>
          <w:i w:val="0"/>
        </w:rPr>
        <w:lastRenderedPageBreak/>
        <w:t>All these above items not standardized within Rel-17</w:t>
      </w:r>
      <w:r w:rsidR="00CF3805">
        <w:rPr>
          <w:rFonts w:hint="eastAsia"/>
          <w:i w:val="0"/>
          <w:lang w:eastAsia="zh-CN"/>
        </w:rPr>
        <w:t xml:space="preserve"> and Rel-18</w:t>
      </w:r>
      <w:r w:rsidRPr="00FF7E11">
        <w:rPr>
          <w:i w:val="0"/>
        </w:rPr>
        <w:t xml:space="preserve"> worth to be fu</w:t>
      </w:r>
      <w:r w:rsidR="00CF3805">
        <w:rPr>
          <w:i w:val="0"/>
        </w:rPr>
        <w:t>rther investigated in the Rel-1</w:t>
      </w:r>
      <w:r w:rsidR="00CF3805">
        <w:rPr>
          <w:rFonts w:hint="eastAsia"/>
          <w:i w:val="0"/>
          <w:lang w:eastAsia="zh-CN"/>
        </w:rPr>
        <w:t>9</w:t>
      </w:r>
      <w:r w:rsidRPr="00FF7E11">
        <w:rPr>
          <w:i w:val="0"/>
        </w:rPr>
        <w:t xml:space="preserve"> study item, in order to increasingly fulfil the service requirements defined in TS 22.278 and TS 22.261.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4BFE49F" w14:textId="6DE5C33C" w:rsidR="007B338E" w:rsidRPr="007B338E" w:rsidRDefault="007B338E" w:rsidP="007B338E">
      <w:pPr>
        <w:pStyle w:val="Guidance"/>
        <w:rPr>
          <w:i w:val="0"/>
        </w:rPr>
      </w:pPr>
      <w:r w:rsidRPr="007B338E">
        <w:rPr>
          <w:i w:val="0"/>
        </w:rPr>
        <w:t>The study item aims at further investigating 5G System enhancements to support Proximity Services, based on what has been specified in Rel-17</w:t>
      </w:r>
      <w:r w:rsidR="00DD23E3">
        <w:rPr>
          <w:rFonts w:hint="eastAsia"/>
          <w:i w:val="0"/>
          <w:lang w:eastAsia="zh-CN"/>
        </w:rPr>
        <w:t xml:space="preserve"> and Rel-18</w:t>
      </w:r>
      <w:r w:rsidRPr="007B338E">
        <w:rPr>
          <w:i w:val="0"/>
        </w:rPr>
        <w:t>, and based on the services requirements defined in TS 22.278</w:t>
      </w:r>
      <w:r w:rsidR="007529A1">
        <w:rPr>
          <w:rFonts w:hint="eastAsia"/>
          <w:i w:val="0"/>
          <w:lang w:eastAsia="zh-CN"/>
        </w:rPr>
        <w:t>,</w:t>
      </w:r>
      <w:r w:rsidRPr="007B338E">
        <w:rPr>
          <w:i w:val="0"/>
        </w:rPr>
        <w:t xml:space="preserve"> TS 22.261</w:t>
      </w:r>
      <w:r w:rsidR="007529A1" w:rsidRPr="007529A1">
        <w:rPr>
          <w:i w:val="0"/>
        </w:rPr>
        <w:t xml:space="preserve"> </w:t>
      </w:r>
      <w:r w:rsidR="007529A1" w:rsidRPr="007A1FBC">
        <w:rPr>
          <w:i w:val="0"/>
        </w:rPr>
        <w:t>and TS 22.115</w:t>
      </w:r>
      <w:r w:rsidRPr="007B338E">
        <w:rPr>
          <w:i w:val="0"/>
        </w:rPr>
        <w:t xml:space="preserve">. </w:t>
      </w:r>
    </w:p>
    <w:p w14:paraId="35497DB0" w14:textId="20B27577" w:rsidR="00F41A27" w:rsidRPr="007B338E" w:rsidRDefault="007B338E" w:rsidP="007B338E">
      <w:pPr>
        <w:pStyle w:val="Guidance"/>
        <w:rPr>
          <w:i w:val="0"/>
        </w:rPr>
      </w:pPr>
      <w:r w:rsidRPr="007B338E">
        <w:rPr>
          <w:i w:val="0"/>
        </w:rPr>
        <w:t>The detailed objectives are to investigate potential 5GS enhancements in order to support the followings:</w:t>
      </w:r>
    </w:p>
    <w:p w14:paraId="27ECD1E2" w14:textId="162A4375" w:rsidR="00037073" w:rsidRDefault="00190D1D" w:rsidP="00404269">
      <w:pPr>
        <w:pStyle w:val="B2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WT#</w:t>
      </w:r>
      <w:r w:rsidR="007F6514">
        <w:rPr>
          <w:rFonts w:eastAsia="宋体" w:hint="eastAsia"/>
          <w:color w:val="auto"/>
          <w:lang w:eastAsia="zh-CN"/>
        </w:rPr>
        <w:t>1</w:t>
      </w:r>
      <w:r w:rsidR="00404269" w:rsidRPr="00630F42">
        <w:rPr>
          <w:rFonts w:eastAsia="宋体" w:hint="eastAsia"/>
          <w:color w:val="auto"/>
          <w:lang w:eastAsia="ko-KR"/>
        </w:rPr>
        <w:tab/>
      </w:r>
      <w:r w:rsidR="00037073">
        <w:rPr>
          <w:rFonts w:eastAsia="宋体" w:hint="eastAsia"/>
          <w:color w:val="auto"/>
          <w:lang w:eastAsia="zh-CN"/>
        </w:rPr>
        <w:t>E</w:t>
      </w:r>
      <w:r w:rsidR="00037073" w:rsidRPr="00037073">
        <w:rPr>
          <w:rFonts w:eastAsia="宋体"/>
          <w:color w:val="auto"/>
          <w:lang w:eastAsia="ko-KR"/>
        </w:rPr>
        <w:t>nhance UE-to-Network Relay functionality to support:</w:t>
      </w:r>
    </w:p>
    <w:p w14:paraId="3EB96616" w14:textId="734BF9D2" w:rsidR="00E953A6" w:rsidRDefault="002F3254" w:rsidP="00037073">
      <w:pPr>
        <w:pStyle w:val="B2"/>
        <w:ind w:firstLine="586"/>
        <w:rPr>
          <w:rFonts w:eastAsia="宋体"/>
          <w:color w:val="auto"/>
          <w:lang w:eastAsia="zh-CN"/>
        </w:rPr>
      </w:pPr>
      <w:r>
        <w:rPr>
          <w:rFonts w:hint="eastAsia"/>
          <w:lang w:eastAsia="zh-CN"/>
        </w:rPr>
        <w:t>WT#1.1</w:t>
      </w:r>
      <w:r>
        <w:rPr>
          <w:rFonts w:hint="eastAsia"/>
          <w:lang w:eastAsia="zh-CN"/>
        </w:rPr>
        <w:tab/>
      </w:r>
      <w:r w:rsidR="00037073" w:rsidRPr="008F4687">
        <w:rPr>
          <w:lang w:eastAsia="zh-CN"/>
        </w:rPr>
        <w:t>MBS traffic to Remote UE by UE-to-Network Relay</w:t>
      </w:r>
      <w:r w:rsidR="00404269" w:rsidRPr="00630F42">
        <w:rPr>
          <w:rFonts w:eastAsia="宋体" w:hint="eastAsia"/>
          <w:color w:val="auto"/>
          <w:lang w:eastAsia="ko-KR"/>
        </w:rPr>
        <w:t>.</w:t>
      </w:r>
    </w:p>
    <w:p w14:paraId="1AFC2643" w14:textId="07CA6B71" w:rsidR="002F3254" w:rsidRDefault="002F3254" w:rsidP="00037073">
      <w:pPr>
        <w:pStyle w:val="B2"/>
        <w:ind w:firstLine="586"/>
        <w:rPr>
          <w:lang w:eastAsia="zh-CN"/>
        </w:rPr>
      </w:pPr>
      <w:r>
        <w:rPr>
          <w:rFonts w:hint="eastAsia"/>
          <w:lang w:eastAsia="zh-CN"/>
        </w:rPr>
        <w:t>WT#1.2</w:t>
      </w:r>
      <w:r>
        <w:rPr>
          <w:rFonts w:hint="eastAsia"/>
          <w:lang w:eastAsia="zh-CN"/>
        </w:rPr>
        <w:tab/>
      </w:r>
      <w:r w:rsidR="00434331">
        <w:rPr>
          <w:rFonts w:hint="eastAsia"/>
          <w:lang w:eastAsia="zh-CN"/>
        </w:rPr>
        <w:t>M</w:t>
      </w:r>
      <w:r w:rsidRPr="008F4687">
        <w:rPr>
          <w:lang w:eastAsia="zh-CN"/>
        </w:rPr>
        <w:t>ultiple NR PC5 hops</w:t>
      </w:r>
      <w:r>
        <w:rPr>
          <w:rFonts w:hint="eastAsia"/>
          <w:lang w:eastAsia="zh-CN"/>
        </w:rPr>
        <w:t>.</w:t>
      </w:r>
    </w:p>
    <w:p w14:paraId="4644948A" w14:textId="4B981DDD" w:rsidR="002F3254" w:rsidRDefault="002F3254" w:rsidP="002F3254">
      <w:pPr>
        <w:pStyle w:val="B2"/>
        <w:ind w:left="2157" w:hanging="720"/>
        <w:rPr>
          <w:lang w:eastAsia="zh-CN"/>
        </w:rPr>
      </w:pPr>
      <w:r>
        <w:rPr>
          <w:rFonts w:eastAsia="宋体" w:hint="eastAsia"/>
          <w:color w:val="auto"/>
          <w:lang w:eastAsia="zh-CN"/>
        </w:rPr>
        <w:t>WT#1.3</w:t>
      </w:r>
      <w:r>
        <w:rPr>
          <w:rFonts w:eastAsia="宋体" w:hint="eastAsia"/>
          <w:color w:val="auto"/>
          <w:lang w:eastAsia="zh-CN"/>
        </w:rPr>
        <w:tab/>
      </w:r>
      <w:r w:rsidR="00EB3873">
        <w:rPr>
          <w:rFonts w:hint="eastAsia"/>
          <w:lang w:eastAsia="zh-CN"/>
        </w:rPr>
        <w:t>N</w:t>
      </w:r>
      <w:r w:rsidRPr="008F4687">
        <w:rPr>
          <w:lang w:eastAsia="zh-CN"/>
        </w:rPr>
        <w:t>on-3GPP RAT (e.g. Wi-Fi or Bluetooth) over PC5 reference point for Layer-3 UE-to-Network Relay</w:t>
      </w:r>
      <w:r>
        <w:rPr>
          <w:rFonts w:hint="eastAsia"/>
          <w:lang w:eastAsia="zh-CN"/>
        </w:rPr>
        <w:t>.</w:t>
      </w:r>
    </w:p>
    <w:p w14:paraId="00646E2B" w14:textId="55900108" w:rsidR="00434331" w:rsidRDefault="00434331" w:rsidP="002F3254">
      <w:pPr>
        <w:pStyle w:val="B2"/>
        <w:ind w:left="2157" w:hanging="720"/>
        <w:rPr>
          <w:rFonts w:eastAsia="宋体"/>
          <w:color w:val="auto"/>
          <w:lang w:eastAsia="zh-CN"/>
        </w:rPr>
      </w:pPr>
      <w:r>
        <w:rPr>
          <w:rFonts w:hint="eastAsia"/>
          <w:lang w:eastAsia="zh-CN"/>
        </w:rPr>
        <w:t>WT#1.4</w:t>
      </w:r>
      <w:r>
        <w:rPr>
          <w:rFonts w:hint="eastAsia"/>
          <w:lang w:eastAsia="zh-CN"/>
        </w:rPr>
        <w:tab/>
        <w:t>M</w:t>
      </w:r>
      <w:r w:rsidRPr="00434331">
        <w:rPr>
          <w:lang w:eastAsia="zh-CN"/>
        </w:rPr>
        <w:t>ulti-pa</w:t>
      </w:r>
      <w:r>
        <w:rPr>
          <w:lang w:eastAsia="zh-CN"/>
        </w:rPr>
        <w:t>th transmission over</w:t>
      </w:r>
      <w:r>
        <w:rPr>
          <w:rFonts w:hint="eastAsia"/>
          <w:lang w:eastAsia="zh-CN"/>
        </w:rPr>
        <w:t xml:space="preserve"> </w:t>
      </w:r>
      <w:r w:rsidR="00EB3873">
        <w:rPr>
          <w:rFonts w:hint="eastAsia"/>
          <w:lang w:eastAsia="zh-CN"/>
        </w:rPr>
        <w:t>multiple</w:t>
      </w:r>
      <w:r>
        <w:rPr>
          <w:rFonts w:hint="eastAsia"/>
          <w:lang w:eastAsia="zh-CN"/>
        </w:rPr>
        <w:t xml:space="preserve"> </w:t>
      </w:r>
      <w:r w:rsidRPr="00434331">
        <w:rPr>
          <w:lang w:eastAsia="zh-CN"/>
        </w:rPr>
        <w:t>indirect network communication paths</w:t>
      </w:r>
      <w:r>
        <w:rPr>
          <w:rFonts w:hint="eastAsia"/>
          <w:lang w:eastAsia="zh-CN"/>
        </w:rPr>
        <w:t>.</w:t>
      </w:r>
    </w:p>
    <w:p w14:paraId="26591525" w14:textId="260F6263" w:rsidR="00434331" w:rsidRDefault="00190D1D" w:rsidP="00434331">
      <w:pPr>
        <w:pStyle w:val="B2"/>
        <w:ind w:left="1437" w:hanging="870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WT#</w:t>
      </w:r>
      <w:r w:rsidR="002F3254">
        <w:rPr>
          <w:rFonts w:eastAsia="宋体" w:hint="eastAsia"/>
          <w:color w:val="auto"/>
          <w:lang w:eastAsia="ko-KR"/>
        </w:rPr>
        <w:t>2</w:t>
      </w:r>
      <w:r w:rsidR="00404269" w:rsidRPr="006B653F">
        <w:rPr>
          <w:rFonts w:eastAsia="宋体" w:hint="eastAsia"/>
          <w:color w:val="auto"/>
          <w:lang w:eastAsia="ko-KR"/>
        </w:rPr>
        <w:tab/>
      </w:r>
      <w:r w:rsidR="00434331">
        <w:rPr>
          <w:rFonts w:eastAsia="宋体" w:hint="eastAsia"/>
          <w:color w:val="auto"/>
          <w:lang w:eastAsia="zh-CN"/>
        </w:rPr>
        <w:t>E</w:t>
      </w:r>
      <w:r w:rsidR="00434331" w:rsidRPr="00037073">
        <w:rPr>
          <w:rFonts w:eastAsia="宋体"/>
          <w:color w:val="auto"/>
          <w:lang w:eastAsia="ko-KR"/>
        </w:rPr>
        <w:t>nhance UE-to-</w:t>
      </w:r>
      <w:r w:rsidR="00434331">
        <w:rPr>
          <w:rFonts w:eastAsia="宋体" w:hint="eastAsia"/>
          <w:color w:val="auto"/>
          <w:lang w:eastAsia="zh-CN"/>
        </w:rPr>
        <w:t>UE</w:t>
      </w:r>
      <w:r w:rsidR="00434331" w:rsidRPr="00037073">
        <w:rPr>
          <w:rFonts w:eastAsia="宋体"/>
          <w:color w:val="auto"/>
          <w:lang w:eastAsia="ko-KR"/>
        </w:rPr>
        <w:t xml:space="preserve"> Relay functionality to support:</w:t>
      </w:r>
    </w:p>
    <w:p w14:paraId="244141C2" w14:textId="3D00BF2F" w:rsidR="00486DA8" w:rsidRDefault="00434331" w:rsidP="00434331">
      <w:pPr>
        <w:pStyle w:val="B2"/>
        <w:ind w:left="1437" w:firstLine="0"/>
        <w:rPr>
          <w:rFonts w:eastAsia="宋体"/>
          <w:color w:val="auto"/>
          <w:lang w:eastAsia="zh-CN"/>
        </w:rPr>
      </w:pPr>
      <w:r>
        <w:rPr>
          <w:rFonts w:hint="eastAsia"/>
          <w:lang w:eastAsia="zh-CN"/>
        </w:rPr>
        <w:t>WT#2.1</w:t>
      </w:r>
      <w:r>
        <w:rPr>
          <w:rFonts w:hint="eastAsia"/>
          <w:lang w:eastAsia="zh-CN"/>
        </w:rPr>
        <w:tab/>
        <w:t>M</w:t>
      </w:r>
      <w:r w:rsidRPr="008F4687">
        <w:rPr>
          <w:lang w:eastAsia="zh-CN"/>
        </w:rPr>
        <w:t>ultiple NR PC5 hops</w:t>
      </w:r>
      <w:r>
        <w:rPr>
          <w:rFonts w:hint="eastAsia"/>
          <w:lang w:eastAsia="zh-CN"/>
        </w:rPr>
        <w:t>.</w:t>
      </w:r>
    </w:p>
    <w:p w14:paraId="354839BD" w14:textId="5A656130" w:rsidR="00414FCD" w:rsidRPr="0042667F" w:rsidRDefault="00414FCD" w:rsidP="00D04FAD">
      <w:pPr>
        <w:pStyle w:val="NO"/>
        <w:rPr>
          <w:lang w:eastAsia="zh-CN"/>
        </w:rPr>
      </w:pPr>
      <w:r w:rsidRPr="0042667F">
        <w:rPr>
          <w:rFonts w:hint="eastAsia"/>
          <w:lang w:eastAsia="zh-CN"/>
        </w:rPr>
        <w:t xml:space="preserve">NOTE </w:t>
      </w:r>
      <w:r w:rsidR="00434331">
        <w:rPr>
          <w:rFonts w:hint="eastAsia"/>
          <w:lang w:eastAsia="zh-CN"/>
        </w:rPr>
        <w:t>1</w:t>
      </w:r>
      <w:r w:rsidRPr="0042667F">
        <w:rPr>
          <w:rFonts w:hint="eastAsia"/>
          <w:lang w:eastAsia="zh-CN"/>
        </w:rPr>
        <w:t>:</w:t>
      </w:r>
      <w:r w:rsidRPr="0042667F">
        <w:rPr>
          <w:rFonts w:hint="eastAsia"/>
          <w:lang w:eastAsia="zh-CN"/>
        </w:rPr>
        <w:tab/>
      </w:r>
      <w:r w:rsidR="00AE35F4" w:rsidRPr="0042667F">
        <w:rPr>
          <w:rFonts w:hint="eastAsia"/>
          <w:lang w:eastAsia="zh-CN"/>
        </w:rPr>
        <w:t>The UE-to-Network Relay and UE-to-UE Relay in the above WTs include both Layer-3 and Layer-2 Relays unless explicitly stated otherwise.</w:t>
      </w:r>
    </w:p>
    <w:p w14:paraId="3FAB641A" w14:textId="1DCFCB1A" w:rsidR="00CC632D" w:rsidRPr="0042667F" w:rsidRDefault="00D04FAD" w:rsidP="00CC632D">
      <w:pPr>
        <w:pStyle w:val="NO"/>
        <w:rPr>
          <w:lang w:eastAsia="zh-CN"/>
        </w:rPr>
      </w:pPr>
      <w:r w:rsidRPr="0042667F">
        <w:t xml:space="preserve">NOTE </w:t>
      </w:r>
      <w:r w:rsidR="00434331">
        <w:rPr>
          <w:rFonts w:hint="eastAsia"/>
          <w:lang w:eastAsia="zh-CN"/>
        </w:rPr>
        <w:t>2</w:t>
      </w:r>
      <w:r w:rsidRPr="0042667F">
        <w:t>:</w:t>
      </w:r>
      <w:r w:rsidRPr="0042667F">
        <w:rPr>
          <w:rFonts w:hint="eastAsia"/>
        </w:rPr>
        <w:tab/>
        <w:t>W</w:t>
      </w:r>
      <w:r w:rsidRPr="0042667F">
        <w:t xml:space="preserve">hether and how </w:t>
      </w:r>
      <w:r w:rsidRPr="0042667F">
        <w:rPr>
          <w:rFonts w:hint="eastAsia"/>
        </w:rPr>
        <w:t xml:space="preserve">objectives </w:t>
      </w:r>
      <w:r w:rsidR="00CF55E3" w:rsidRPr="0042667F">
        <w:rPr>
          <w:rFonts w:hint="eastAsia"/>
          <w:lang w:eastAsia="zh-CN"/>
        </w:rPr>
        <w:t>with RAN dependencies (</w:t>
      </w:r>
      <w:r w:rsidR="004A4555">
        <w:rPr>
          <w:rFonts w:hint="eastAsia"/>
          <w:lang w:eastAsia="zh-CN"/>
        </w:rPr>
        <w:t>as illustrated</w:t>
      </w:r>
      <w:r w:rsidR="00281278">
        <w:rPr>
          <w:rFonts w:hint="eastAsia"/>
          <w:lang w:eastAsia="zh-CN"/>
        </w:rPr>
        <w:t xml:space="preserve"> in the table below</w:t>
      </w:r>
      <w:r w:rsidR="00CF55E3" w:rsidRPr="0042667F">
        <w:rPr>
          <w:rFonts w:hint="eastAsia"/>
          <w:lang w:eastAsia="zh-CN"/>
        </w:rPr>
        <w:t>)</w:t>
      </w:r>
      <w:r w:rsidRPr="0042667F">
        <w:rPr>
          <w:rFonts w:hint="eastAsia"/>
        </w:rPr>
        <w:t xml:space="preserve"> will be supported</w:t>
      </w:r>
      <w:r w:rsidRPr="0042667F">
        <w:t xml:space="preserve"> </w:t>
      </w:r>
      <w:r w:rsidR="003B7F45" w:rsidRPr="0042667F">
        <w:rPr>
          <w:rFonts w:hint="eastAsia"/>
          <w:lang w:eastAsia="zh-CN"/>
        </w:rPr>
        <w:t>need to be confirmed with RAN</w:t>
      </w:r>
      <w:r w:rsidRPr="0042667F">
        <w:t>.</w:t>
      </w:r>
    </w:p>
    <w:p w14:paraId="02DBC929" w14:textId="77777777" w:rsidR="00281D37" w:rsidRDefault="00281D37" w:rsidP="00281D37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14:paraId="295B5A67" w14:textId="77777777" w:rsidR="00D04FAD" w:rsidRPr="00281D37" w:rsidRDefault="00D04FAD" w:rsidP="006C2E80">
      <w:pPr>
        <w:pStyle w:val="Guidance"/>
        <w:rPr>
          <w:i w:val="0"/>
          <w:lang w:eastAsia="zh-CN"/>
        </w:rPr>
      </w:pPr>
    </w:p>
    <w:p w14:paraId="5B9570AD" w14:textId="0281D0B8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446DB8" w:rsidRPr="00FF2903" w14:paraId="6ACF05FA" w14:textId="77777777" w:rsidTr="00582BBE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2056B0A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44E81302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162E0C4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7F9A678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61833894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021E73F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5546BC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72B88ED5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D4C7FC9" w14:textId="52A49A24" w:rsidR="00446DB8" w:rsidRPr="00AE176A" w:rsidRDefault="00446DB8" w:rsidP="004E38B7">
            <w:pPr>
              <w:rPr>
                <w:b/>
              </w:rPr>
            </w:pPr>
          </w:p>
        </w:tc>
      </w:tr>
      <w:tr w:rsidR="004D6B92" w:rsidRPr="00FF2903" w14:paraId="494B61B9" w14:textId="77777777" w:rsidTr="00582BBE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82A623C" w14:textId="77777777" w:rsidR="004D6B92" w:rsidRPr="00AE176A" w:rsidRDefault="004D6B92" w:rsidP="004E38B7">
            <w:pPr>
              <w:rPr>
                <w:b/>
              </w:rPr>
            </w:pPr>
          </w:p>
        </w:tc>
        <w:tc>
          <w:tcPr>
            <w:tcW w:w="1428" w:type="dxa"/>
            <w:shd w:val="clear" w:color="auto" w:fill="auto"/>
          </w:tcPr>
          <w:p w14:paraId="0D07868B" w14:textId="77777777" w:rsidR="004D6B92" w:rsidRPr="00AE176A" w:rsidRDefault="004D6B92" w:rsidP="004E38B7">
            <w:pPr>
              <w:rPr>
                <w:b/>
              </w:rPr>
            </w:pPr>
          </w:p>
        </w:tc>
        <w:tc>
          <w:tcPr>
            <w:tcW w:w="1605" w:type="dxa"/>
          </w:tcPr>
          <w:p w14:paraId="74C147CD" w14:textId="77777777" w:rsidR="004D6B92" w:rsidRPr="00AE176A" w:rsidRDefault="004D6B92" w:rsidP="004E38B7">
            <w:pPr>
              <w:rPr>
                <w:b/>
              </w:rPr>
            </w:pPr>
          </w:p>
        </w:tc>
        <w:tc>
          <w:tcPr>
            <w:tcW w:w="1605" w:type="dxa"/>
          </w:tcPr>
          <w:p w14:paraId="35EC845A" w14:textId="77777777" w:rsidR="004D6B92" w:rsidRPr="00AE176A" w:rsidRDefault="004D6B92" w:rsidP="004E38B7">
            <w:pPr>
              <w:rPr>
                <w:b/>
              </w:rPr>
            </w:pPr>
          </w:p>
        </w:tc>
        <w:tc>
          <w:tcPr>
            <w:tcW w:w="2447" w:type="dxa"/>
          </w:tcPr>
          <w:p w14:paraId="4D9E345B" w14:textId="77777777" w:rsidR="004D6B92" w:rsidRPr="00AE176A" w:rsidRDefault="004D6B92" w:rsidP="004E38B7">
            <w:pPr>
              <w:rPr>
                <w:b/>
              </w:rPr>
            </w:pPr>
          </w:p>
        </w:tc>
      </w:tr>
    </w:tbl>
    <w:p w14:paraId="157F3CB1" w14:textId="40018D97" w:rsidR="006C2E80" w:rsidRDefault="006C2E80" w:rsidP="006C2E80">
      <w:pPr>
        <w:rPr>
          <w:lang w:eastAsia="zh-CN"/>
        </w:rPr>
      </w:pPr>
    </w:p>
    <w:p w14:paraId="16A1AE9A" w14:textId="0F2DFC43" w:rsidR="00644E12" w:rsidRPr="00B46842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>TU estimate</w:t>
      </w:r>
      <w:r w:rsidR="006D6AD0" w:rsidRPr="00DE4CD1">
        <w:rPr>
          <w:b/>
          <w:bCs/>
        </w:rPr>
        <w:t>s</w:t>
      </w:r>
      <w:r w:rsidR="00644E12" w:rsidRPr="00DE4CD1">
        <w:rPr>
          <w:b/>
          <w:bCs/>
        </w:rPr>
        <w:t xml:space="preserve"> for </w:t>
      </w:r>
      <w:r w:rsidR="006D6AD0" w:rsidRPr="00DE4CD1">
        <w:rPr>
          <w:b/>
          <w:bCs/>
        </w:rPr>
        <w:t xml:space="preserve">the </w:t>
      </w:r>
      <w:r w:rsidR="00644E12" w:rsidRPr="00DE4CD1">
        <w:rPr>
          <w:b/>
          <w:bCs/>
        </w:rPr>
        <w:t xml:space="preserve">study phase: </w:t>
      </w:r>
      <w:r w:rsidR="00C1761D">
        <w:rPr>
          <w:rFonts w:hint="eastAsia"/>
          <w:b/>
          <w:bCs/>
          <w:lang w:eastAsia="zh-CN"/>
        </w:rPr>
        <w:t xml:space="preserve"> </w:t>
      </w:r>
      <w:r w:rsidR="004D6B92">
        <w:rPr>
          <w:rFonts w:hint="eastAsia"/>
          <w:b/>
          <w:bCs/>
          <w:lang w:eastAsia="zh-CN"/>
        </w:rPr>
        <w:t>TBD</w:t>
      </w:r>
    </w:p>
    <w:p w14:paraId="4419A35A" w14:textId="09939822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 xml:space="preserve">TU </w:t>
      </w:r>
      <w:r w:rsidR="006D6AD0" w:rsidRPr="00DE4CD1">
        <w:rPr>
          <w:b/>
          <w:bCs/>
        </w:rPr>
        <w:t xml:space="preserve">estimates </w:t>
      </w:r>
      <w:r w:rsidR="00644E12" w:rsidRPr="00DE4CD1">
        <w:rPr>
          <w:b/>
          <w:bCs/>
        </w:rPr>
        <w:t xml:space="preserve">for </w:t>
      </w:r>
      <w:r w:rsidR="00DA3E04">
        <w:rPr>
          <w:b/>
          <w:bCs/>
        </w:rPr>
        <w:t xml:space="preserve">the normative phase: </w:t>
      </w:r>
      <w:r w:rsidR="00C1761D">
        <w:rPr>
          <w:rFonts w:hint="eastAsia"/>
          <w:b/>
          <w:bCs/>
          <w:lang w:eastAsia="zh-CN"/>
        </w:rPr>
        <w:t xml:space="preserve"> </w:t>
      </w:r>
      <w:r w:rsidR="004D6B92">
        <w:rPr>
          <w:rFonts w:hint="eastAsia"/>
          <w:b/>
          <w:bCs/>
          <w:lang w:eastAsia="zh-CN"/>
        </w:rPr>
        <w:t>TBD</w:t>
      </w:r>
    </w:p>
    <w:p w14:paraId="7864D5AF" w14:textId="08A1F510" w:rsidR="006D6AD0" w:rsidRPr="00DE4CD1" w:rsidRDefault="00DE4CD1" w:rsidP="006C2E80">
      <w:pPr>
        <w:rPr>
          <w:b/>
          <w:bCs/>
          <w:lang w:eastAsia="zh-CN"/>
        </w:rPr>
      </w:pPr>
      <w:r>
        <w:rPr>
          <w:b/>
          <w:bCs/>
        </w:rPr>
        <w:t>Total</w:t>
      </w:r>
      <w:r w:rsidR="005F29C3">
        <w:rPr>
          <w:b/>
          <w:bCs/>
        </w:rPr>
        <w:t xml:space="preserve"> TU estimates: </w:t>
      </w:r>
      <w:r w:rsidR="004D6B92">
        <w:rPr>
          <w:rFonts w:hint="eastAsia"/>
          <w:b/>
          <w:bCs/>
          <w:lang w:eastAsia="zh-CN"/>
        </w:rPr>
        <w:t>TBD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582BB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582BB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582BBE">
        <w:trPr>
          <w:cantSplit/>
          <w:jc w:val="center"/>
        </w:trPr>
        <w:tc>
          <w:tcPr>
            <w:tcW w:w="1617" w:type="dxa"/>
          </w:tcPr>
          <w:p w14:paraId="111BE9CD" w14:textId="7F15F90B" w:rsidR="00934B4C" w:rsidRPr="00934B4C" w:rsidRDefault="00FF3F0C" w:rsidP="00934B4C">
            <w:pPr>
              <w:pStyle w:val="Guidance"/>
              <w:spacing w:after="0"/>
              <w:rPr>
                <w:i w:val="0"/>
              </w:rPr>
            </w:pPr>
            <w:r w:rsidRPr="00934B4C">
              <w:rPr>
                <w:i w:val="0"/>
              </w:rPr>
              <w:t>Internal TR</w:t>
            </w:r>
          </w:p>
          <w:p w14:paraId="76E52879" w14:textId="25F18D3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7B404D33" w:rsidR="00BB5EBF" w:rsidRPr="00934B4C" w:rsidRDefault="00934B4C" w:rsidP="004D6B9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="00FF3F0C" w:rsidRPr="00934B4C">
              <w:rPr>
                <w:i w:val="0"/>
              </w:rPr>
              <w:t>.</w:t>
            </w:r>
            <w:r w:rsidR="004D6B92">
              <w:rPr>
                <w:rFonts w:hint="eastAsia"/>
                <w:i w:val="0"/>
                <w:lang w:eastAsia="zh-CN"/>
              </w:rPr>
              <w:t>xyz</w:t>
            </w:r>
          </w:p>
        </w:tc>
        <w:tc>
          <w:tcPr>
            <w:tcW w:w="2409" w:type="dxa"/>
          </w:tcPr>
          <w:p w14:paraId="05C7C805" w14:textId="32B4E7EC" w:rsidR="00FF3F0C" w:rsidRPr="00C40F7A" w:rsidRDefault="00C40F7A" w:rsidP="004439C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C40F7A">
              <w:rPr>
                <w:i w:val="0"/>
              </w:rPr>
              <w:t>Study on Proximity</w:t>
            </w:r>
            <w:r w:rsidR="00C72EB9">
              <w:rPr>
                <w:rFonts w:hint="eastAsia"/>
                <w:i w:val="0"/>
                <w:lang w:eastAsia="zh-CN"/>
              </w:rPr>
              <w:t>-</w:t>
            </w:r>
            <w:r w:rsidRPr="00C40F7A">
              <w:rPr>
                <w:i w:val="0"/>
              </w:rPr>
              <w:t>based Services in 5G</w:t>
            </w:r>
            <w:r w:rsidR="00C11845">
              <w:rPr>
                <w:rFonts w:hint="eastAsia"/>
                <w:i w:val="0"/>
                <w:lang w:eastAsia="zh-CN"/>
              </w:rPr>
              <w:t>S</w:t>
            </w:r>
            <w:r w:rsidRPr="00C40F7A">
              <w:rPr>
                <w:i w:val="0"/>
              </w:rPr>
              <w:t xml:space="preserve"> Phase </w:t>
            </w:r>
            <w:r w:rsidR="004D6B92">
              <w:rPr>
                <w:rFonts w:hint="eastAsia"/>
                <w:i w:val="0"/>
                <w:lang w:eastAsia="zh-CN"/>
              </w:rPr>
              <w:t>3</w:t>
            </w:r>
          </w:p>
        </w:tc>
        <w:tc>
          <w:tcPr>
            <w:tcW w:w="993" w:type="dxa"/>
          </w:tcPr>
          <w:p w14:paraId="2D7CEA56" w14:textId="2ECCEECC" w:rsidR="003D18BB" w:rsidRPr="007671A8" w:rsidRDefault="004D6B92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TBD</w:t>
            </w:r>
          </w:p>
        </w:tc>
        <w:tc>
          <w:tcPr>
            <w:tcW w:w="1074" w:type="dxa"/>
          </w:tcPr>
          <w:p w14:paraId="47484899" w14:textId="236D021D" w:rsidR="003D18BB" w:rsidRPr="007671A8" w:rsidRDefault="004D6B92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TBD</w:t>
            </w:r>
          </w:p>
        </w:tc>
        <w:tc>
          <w:tcPr>
            <w:tcW w:w="2186" w:type="dxa"/>
          </w:tcPr>
          <w:p w14:paraId="5683857A" w14:textId="50AFB777" w:rsidR="00256E1B" w:rsidRPr="00444208" w:rsidRDefault="004D6B92" w:rsidP="00256E1B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TBD</w:t>
            </w:r>
          </w:p>
          <w:p w14:paraId="3B160081" w14:textId="557C173D" w:rsidR="00256E1B" w:rsidRPr="00256E1B" w:rsidRDefault="00256E1B" w:rsidP="00256E1B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</w:tr>
      <w:tr w:rsidR="006C2E80" w:rsidRPr="00251D80" w14:paraId="5396E4CF" w14:textId="77777777" w:rsidTr="00582BBE">
        <w:trPr>
          <w:cantSplit/>
          <w:jc w:val="center"/>
        </w:trPr>
        <w:tc>
          <w:tcPr>
            <w:tcW w:w="1617" w:type="dxa"/>
          </w:tcPr>
          <w:p w14:paraId="5E3F77E2" w14:textId="533CDDAE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582BB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582BB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582BB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8C611B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1A240A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897B9E3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FC3042A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582BB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1969B7E" w14:textId="4A470147" w:rsidR="00C03E01" w:rsidRPr="00AB6DBB" w:rsidRDefault="004631B2" w:rsidP="006C2E8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TBD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1ED91A07" w:rsidR="006E1FDA" w:rsidRPr="002F5437" w:rsidRDefault="002F5437" w:rsidP="006C2E80">
      <w:pPr>
        <w:pStyle w:val="Guidance"/>
        <w:rPr>
          <w:i w:val="0"/>
          <w:lang w:eastAsia="zh-CN"/>
        </w:rPr>
      </w:pPr>
      <w:r w:rsidRPr="002F5437">
        <w:rPr>
          <w:rFonts w:hint="eastAsia"/>
          <w:i w:val="0"/>
          <w:lang w:eastAsia="zh-CN"/>
        </w:rPr>
        <w:t>SA2</w:t>
      </w:r>
      <w:r>
        <w:rPr>
          <w:rFonts w:hint="eastAsia"/>
          <w:i w:val="0"/>
          <w:lang w:eastAsia="zh-CN"/>
        </w:rPr>
        <w:t>.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C18CF65" w:rsidR="00174617" w:rsidRPr="002F5437" w:rsidRDefault="002F5437" w:rsidP="006C2E80">
      <w:pPr>
        <w:pStyle w:val="Guidance"/>
        <w:rPr>
          <w:i w:val="0"/>
        </w:rPr>
      </w:pPr>
      <w:r w:rsidRPr="002F5437">
        <w:rPr>
          <w:i w:val="0"/>
        </w:rPr>
        <w:t>SA3 for the Security aspects,</w:t>
      </w:r>
      <w:r w:rsidRPr="002F5437">
        <w:rPr>
          <w:rFonts w:hint="eastAsia"/>
          <w:i w:val="0"/>
        </w:rPr>
        <w:t xml:space="preserve"> </w:t>
      </w:r>
      <w:r w:rsidRPr="002F5437">
        <w:rPr>
          <w:i w:val="0"/>
        </w:rPr>
        <w:t xml:space="preserve">SA5 for the Charging </w:t>
      </w:r>
      <w:r w:rsidRPr="002F5437">
        <w:rPr>
          <w:rFonts w:hint="eastAsia"/>
          <w:i w:val="0"/>
        </w:rPr>
        <w:t>a</w:t>
      </w:r>
      <w:r w:rsidRPr="002F5437">
        <w:rPr>
          <w:i w:val="0"/>
        </w:rPr>
        <w:t xml:space="preserve">spects, RAN for </w:t>
      </w:r>
      <w:r w:rsidRPr="002F5437">
        <w:rPr>
          <w:rFonts w:hint="eastAsia"/>
          <w:i w:val="0"/>
        </w:rPr>
        <w:t xml:space="preserve">the </w:t>
      </w:r>
      <w:r w:rsidRPr="002F5437">
        <w:rPr>
          <w:i w:val="0"/>
        </w:rPr>
        <w:t>RAN related issues.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4B2B4B4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582BB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582BB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666690" w:rsidR="00557B2E" w:rsidRDefault="00557B2E" w:rsidP="001C5C86">
            <w:pPr>
              <w:pStyle w:val="TAL"/>
              <w:rPr>
                <w:lang w:eastAsia="zh-CN"/>
              </w:rPr>
            </w:pPr>
          </w:p>
        </w:tc>
      </w:tr>
      <w:tr w:rsidR="006C4D2F" w14:paraId="267ABF04" w14:textId="77777777" w:rsidTr="00582BB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622037" w14:textId="77777777" w:rsidR="006C4D2F" w:rsidRPr="009D74A6" w:rsidRDefault="006C4D2F" w:rsidP="001C5C86">
            <w:pPr>
              <w:pStyle w:val="TAL"/>
            </w:pPr>
          </w:p>
        </w:tc>
      </w:tr>
      <w:tr w:rsidR="006C4D2F" w14:paraId="0CE2F62C" w14:textId="77777777" w:rsidTr="00582BB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FAA043" w14:textId="77777777" w:rsidR="006C4D2F" w:rsidRPr="009D74A6" w:rsidRDefault="006C4D2F" w:rsidP="001C5C86">
            <w:pPr>
              <w:pStyle w:val="TAL"/>
            </w:pPr>
          </w:p>
        </w:tc>
      </w:tr>
      <w:tr w:rsidR="006C4D2F" w14:paraId="230BAA95" w14:textId="77777777" w:rsidTr="00582BB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0B7171" w14:textId="77777777" w:rsidR="006C4D2F" w:rsidRPr="009D74A6" w:rsidRDefault="006C4D2F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201F5" w14:textId="77777777" w:rsidR="00791EDD" w:rsidRDefault="00791EDD">
      <w:r>
        <w:separator/>
      </w:r>
    </w:p>
  </w:endnote>
  <w:endnote w:type="continuationSeparator" w:id="0">
    <w:p w14:paraId="625429FD" w14:textId="77777777" w:rsidR="00791EDD" w:rsidRDefault="00791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86B1BB" w14:textId="77777777" w:rsidR="00791EDD" w:rsidRDefault="00791EDD">
      <w:r>
        <w:separator/>
      </w:r>
    </w:p>
  </w:footnote>
  <w:footnote w:type="continuationSeparator" w:id="0">
    <w:p w14:paraId="315DFE34" w14:textId="77777777" w:rsidR="00791EDD" w:rsidRDefault="00791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8C7"/>
    <w:rsid w:val="00006EF7"/>
    <w:rsid w:val="00011074"/>
    <w:rsid w:val="00012153"/>
    <w:rsid w:val="0001220A"/>
    <w:rsid w:val="000124BC"/>
    <w:rsid w:val="000132D1"/>
    <w:rsid w:val="000146AA"/>
    <w:rsid w:val="00016E0A"/>
    <w:rsid w:val="00017C05"/>
    <w:rsid w:val="000205C5"/>
    <w:rsid w:val="00025316"/>
    <w:rsid w:val="000311C0"/>
    <w:rsid w:val="000341EC"/>
    <w:rsid w:val="00037073"/>
    <w:rsid w:val="00037C06"/>
    <w:rsid w:val="00041F46"/>
    <w:rsid w:val="00043B55"/>
    <w:rsid w:val="00044DAE"/>
    <w:rsid w:val="000510CB"/>
    <w:rsid w:val="00052352"/>
    <w:rsid w:val="00052BF8"/>
    <w:rsid w:val="0005514A"/>
    <w:rsid w:val="00057116"/>
    <w:rsid w:val="0006309B"/>
    <w:rsid w:val="00063BFB"/>
    <w:rsid w:val="00064CB2"/>
    <w:rsid w:val="00066072"/>
    <w:rsid w:val="00066954"/>
    <w:rsid w:val="00067741"/>
    <w:rsid w:val="00072A56"/>
    <w:rsid w:val="0007498D"/>
    <w:rsid w:val="00074CF6"/>
    <w:rsid w:val="00075FB3"/>
    <w:rsid w:val="000821F3"/>
    <w:rsid w:val="00082CCB"/>
    <w:rsid w:val="000848C0"/>
    <w:rsid w:val="00091856"/>
    <w:rsid w:val="0009265B"/>
    <w:rsid w:val="000944B8"/>
    <w:rsid w:val="000964E6"/>
    <w:rsid w:val="00096561"/>
    <w:rsid w:val="000A29B8"/>
    <w:rsid w:val="000A3125"/>
    <w:rsid w:val="000B0519"/>
    <w:rsid w:val="000B0CEC"/>
    <w:rsid w:val="000B1ABD"/>
    <w:rsid w:val="000B61FD"/>
    <w:rsid w:val="000C0BF7"/>
    <w:rsid w:val="000C572C"/>
    <w:rsid w:val="000C5FE3"/>
    <w:rsid w:val="000D0779"/>
    <w:rsid w:val="000D122A"/>
    <w:rsid w:val="000D32D6"/>
    <w:rsid w:val="000D6EFD"/>
    <w:rsid w:val="000E55AD"/>
    <w:rsid w:val="000E630D"/>
    <w:rsid w:val="000F729B"/>
    <w:rsid w:val="001001BD"/>
    <w:rsid w:val="00102222"/>
    <w:rsid w:val="00103312"/>
    <w:rsid w:val="00103669"/>
    <w:rsid w:val="00120541"/>
    <w:rsid w:val="00120994"/>
    <w:rsid w:val="001211F3"/>
    <w:rsid w:val="00122052"/>
    <w:rsid w:val="0012225B"/>
    <w:rsid w:val="00127B5D"/>
    <w:rsid w:val="00130102"/>
    <w:rsid w:val="00131461"/>
    <w:rsid w:val="00133B51"/>
    <w:rsid w:val="00135EB5"/>
    <w:rsid w:val="0014050F"/>
    <w:rsid w:val="00144C03"/>
    <w:rsid w:val="001520C4"/>
    <w:rsid w:val="001521B6"/>
    <w:rsid w:val="00154A7C"/>
    <w:rsid w:val="001617DC"/>
    <w:rsid w:val="00162D27"/>
    <w:rsid w:val="001664F1"/>
    <w:rsid w:val="00171925"/>
    <w:rsid w:val="00173998"/>
    <w:rsid w:val="00174617"/>
    <w:rsid w:val="00175204"/>
    <w:rsid w:val="001759A7"/>
    <w:rsid w:val="0017707C"/>
    <w:rsid w:val="00181CFC"/>
    <w:rsid w:val="00190D1D"/>
    <w:rsid w:val="00194EB4"/>
    <w:rsid w:val="00197681"/>
    <w:rsid w:val="001A39EF"/>
    <w:rsid w:val="001A4192"/>
    <w:rsid w:val="001A6931"/>
    <w:rsid w:val="001A744D"/>
    <w:rsid w:val="001A7910"/>
    <w:rsid w:val="001B0F6B"/>
    <w:rsid w:val="001C4CF3"/>
    <w:rsid w:val="001C5C86"/>
    <w:rsid w:val="001C6E29"/>
    <w:rsid w:val="001C718D"/>
    <w:rsid w:val="001E14C4"/>
    <w:rsid w:val="001E752A"/>
    <w:rsid w:val="001F08D0"/>
    <w:rsid w:val="001F1C55"/>
    <w:rsid w:val="001F720C"/>
    <w:rsid w:val="001F752E"/>
    <w:rsid w:val="001F7D5F"/>
    <w:rsid w:val="001F7EB4"/>
    <w:rsid w:val="002000C2"/>
    <w:rsid w:val="00202E37"/>
    <w:rsid w:val="0020374A"/>
    <w:rsid w:val="00205F25"/>
    <w:rsid w:val="0021411A"/>
    <w:rsid w:val="00214345"/>
    <w:rsid w:val="00214A1B"/>
    <w:rsid w:val="00216E17"/>
    <w:rsid w:val="002208E7"/>
    <w:rsid w:val="00221B1E"/>
    <w:rsid w:val="002229AA"/>
    <w:rsid w:val="00225E91"/>
    <w:rsid w:val="00234618"/>
    <w:rsid w:val="00234EC4"/>
    <w:rsid w:val="00240A44"/>
    <w:rsid w:val="00240DCD"/>
    <w:rsid w:val="0024786B"/>
    <w:rsid w:val="0025090B"/>
    <w:rsid w:val="00251D80"/>
    <w:rsid w:val="00253331"/>
    <w:rsid w:val="0025371B"/>
    <w:rsid w:val="00254B7E"/>
    <w:rsid w:val="00254FB5"/>
    <w:rsid w:val="00256E1B"/>
    <w:rsid w:val="00262D0D"/>
    <w:rsid w:val="00263A2C"/>
    <w:rsid w:val="002640E5"/>
    <w:rsid w:val="0026436F"/>
    <w:rsid w:val="0026606E"/>
    <w:rsid w:val="0026615B"/>
    <w:rsid w:val="00276403"/>
    <w:rsid w:val="002766AB"/>
    <w:rsid w:val="00281278"/>
    <w:rsid w:val="00281D37"/>
    <w:rsid w:val="00283472"/>
    <w:rsid w:val="002944FD"/>
    <w:rsid w:val="002A7ED0"/>
    <w:rsid w:val="002B2F7C"/>
    <w:rsid w:val="002B724A"/>
    <w:rsid w:val="002C1C50"/>
    <w:rsid w:val="002C3779"/>
    <w:rsid w:val="002E15F5"/>
    <w:rsid w:val="002E6A7D"/>
    <w:rsid w:val="002E7A9E"/>
    <w:rsid w:val="002F3254"/>
    <w:rsid w:val="002F3C41"/>
    <w:rsid w:val="002F5437"/>
    <w:rsid w:val="002F6C5C"/>
    <w:rsid w:val="0030045C"/>
    <w:rsid w:val="00312507"/>
    <w:rsid w:val="00316CCB"/>
    <w:rsid w:val="003205AD"/>
    <w:rsid w:val="00321FF1"/>
    <w:rsid w:val="0033027D"/>
    <w:rsid w:val="00335107"/>
    <w:rsid w:val="00335FB2"/>
    <w:rsid w:val="003374CB"/>
    <w:rsid w:val="003375ED"/>
    <w:rsid w:val="00344158"/>
    <w:rsid w:val="00345D9D"/>
    <w:rsid w:val="003467AB"/>
    <w:rsid w:val="00347B74"/>
    <w:rsid w:val="00355CB6"/>
    <w:rsid w:val="00364233"/>
    <w:rsid w:val="00366257"/>
    <w:rsid w:val="003705DC"/>
    <w:rsid w:val="003776AC"/>
    <w:rsid w:val="00384EBC"/>
    <w:rsid w:val="0038516D"/>
    <w:rsid w:val="003869D7"/>
    <w:rsid w:val="00387642"/>
    <w:rsid w:val="0039180E"/>
    <w:rsid w:val="003918C7"/>
    <w:rsid w:val="003954CE"/>
    <w:rsid w:val="003A08AA"/>
    <w:rsid w:val="003A1EB0"/>
    <w:rsid w:val="003A4EDA"/>
    <w:rsid w:val="003B6BB8"/>
    <w:rsid w:val="003B7F45"/>
    <w:rsid w:val="003C0F14"/>
    <w:rsid w:val="003C266C"/>
    <w:rsid w:val="003C2DA6"/>
    <w:rsid w:val="003C4A35"/>
    <w:rsid w:val="003C6DA6"/>
    <w:rsid w:val="003D18BB"/>
    <w:rsid w:val="003D2781"/>
    <w:rsid w:val="003D2B67"/>
    <w:rsid w:val="003D62A9"/>
    <w:rsid w:val="003D7E29"/>
    <w:rsid w:val="003E09B4"/>
    <w:rsid w:val="003E21DF"/>
    <w:rsid w:val="003E2F60"/>
    <w:rsid w:val="003E58BC"/>
    <w:rsid w:val="003E71E8"/>
    <w:rsid w:val="003F04C7"/>
    <w:rsid w:val="003F268E"/>
    <w:rsid w:val="003F582D"/>
    <w:rsid w:val="003F7142"/>
    <w:rsid w:val="003F7B3D"/>
    <w:rsid w:val="00404269"/>
    <w:rsid w:val="00405777"/>
    <w:rsid w:val="00411698"/>
    <w:rsid w:val="00414164"/>
    <w:rsid w:val="00414FCD"/>
    <w:rsid w:val="0041782B"/>
    <w:rsid w:val="0041789B"/>
    <w:rsid w:val="004226A9"/>
    <w:rsid w:val="004226CC"/>
    <w:rsid w:val="0042332A"/>
    <w:rsid w:val="004260A5"/>
    <w:rsid w:val="0042667F"/>
    <w:rsid w:val="00430261"/>
    <w:rsid w:val="00432283"/>
    <w:rsid w:val="00434331"/>
    <w:rsid w:val="0043745F"/>
    <w:rsid w:val="00437F58"/>
    <w:rsid w:val="0044029F"/>
    <w:rsid w:val="00440BC9"/>
    <w:rsid w:val="004439C3"/>
    <w:rsid w:val="00444208"/>
    <w:rsid w:val="00446DB8"/>
    <w:rsid w:val="004509F1"/>
    <w:rsid w:val="00454609"/>
    <w:rsid w:val="00455DE4"/>
    <w:rsid w:val="004631B2"/>
    <w:rsid w:val="004641D4"/>
    <w:rsid w:val="004660F9"/>
    <w:rsid w:val="00466C92"/>
    <w:rsid w:val="004752C6"/>
    <w:rsid w:val="00480961"/>
    <w:rsid w:val="0048267C"/>
    <w:rsid w:val="0048445F"/>
    <w:rsid w:val="00486DA8"/>
    <w:rsid w:val="004876B9"/>
    <w:rsid w:val="004936BB"/>
    <w:rsid w:val="00493A79"/>
    <w:rsid w:val="00495389"/>
    <w:rsid w:val="00495840"/>
    <w:rsid w:val="004A40BE"/>
    <w:rsid w:val="004A4555"/>
    <w:rsid w:val="004A6A60"/>
    <w:rsid w:val="004B5EF5"/>
    <w:rsid w:val="004C634D"/>
    <w:rsid w:val="004D24B9"/>
    <w:rsid w:val="004D6B92"/>
    <w:rsid w:val="004E07B9"/>
    <w:rsid w:val="004E2CE2"/>
    <w:rsid w:val="004E313F"/>
    <w:rsid w:val="004E5172"/>
    <w:rsid w:val="004E6F8A"/>
    <w:rsid w:val="00502CD2"/>
    <w:rsid w:val="00504E33"/>
    <w:rsid w:val="00506F35"/>
    <w:rsid w:val="0050766F"/>
    <w:rsid w:val="005126AE"/>
    <w:rsid w:val="005152E3"/>
    <w:rsid w:val="00517C6D"/>
    <w:rsid w:val="00537BEE"/>
    <w:rsid w:val="0054249C"/>
    <w:rsid w:val="0054287C"/>
    <w:rsid w:val="0055216E"/>
    <w:rsid w:val="00552C2C"/>
    <w:rsid w:val="005555B7"/>
    <w:rsid w:val="005562A8"/>
    <w:rsid w:val="005573BB"/>
    <w:rsid w:val="00557B2E"/>
    <w:rsid w:val="00561267"/>
    <w:rsid w:val="00561916"/>
    <w:rsid w:val="00562C9B"/>
    <w:rsid w:val="00563000"/>
    <w:rsid w:val="00564A5D"/>
    <w:rsid w:val="00570306"/>
    <w:rsid w:val="00571E3F"/>
    <w:rsid w:val="00574059"/>
    <w:rsid w:val="00577097"/>
    <w:rsid w:val="00582BBE"/>
    <w:rsid w:val="00586951"/>
    <w:rsid w:val="005879C0"/>
    <w:rsid w:val="00590087"/>
    <w:rsid w:val="00593212"/>
    <w:rsid w:val="00595A66"/>
    <w:rsid w:val="005A032D"/>
    <w:rsid w:val="005A3D4D"/>
    <w:rsid w:val="005A7577"/>
    <w:rsid w:val="005B3641"/>
    <w:rsid w:val="005B7911"/>
    <w:rsid w:val="005C29F7"/>
    <w:rsid w:val="005C4F58"/>
    <w:rsid w:val="005C5E8D"/>
    <w:rsid w:val="005C6F1A"/>
    <w:rsid w:val="005C78F2"/>
    <w:rsid w:val="005C7CCC"/>
    <w:rsid w:val="005D057C"/>
    <w:rsid w:val="005D3FEC"/>
    <w:rsid w:val="005D44BE"/>
    <w:rsid w:val="005E088B"/>
    <w:rsid w:val="005E21FB"/>
    <w:rsid w:val="005F29C3"/>
    <w:rsid w:val="005F4653"/>
    <w:rsid w:val="005F66E7"/>
    <w:rsid w:val="005F6FC9"/>
    <w:rsid w:val="00610FA7"/>
    <w:rsid w:val="00611EC4"/>
    <w:rsid w:val="00612542"/>
    <w:rsid w:val="0061461D"/>
    <w:rsid w:val="006146D2"/>
    <w:rsid w:val="00620B3F"/>
    <w:rsid w:val="00622233"/>
    <w:rsid w:val="006239E7"/>
    <w:rsid w:val="006254C4"/>
    <w:rsid w:val="00625EC9"/>
    <w:rsid w:val="00630F42"/>
    <w:rsid w:val="00631E20"/>
    <w:rsid w:val="006323BE"/>
    <w:rsid w:val="006415CC"/>
    <w:rsid w:val="006418C6"/>
    <w:rsid w:val="00641ED8"/>
    <w:rsid w:val="00644E12"/>
    <w:rsid w:val="00646DB0"/>
    <w:rsid w:val="006479FB"/>
    <w:rsid w:val="00654893"/>
    <w:rsid w:val="00654BF0"/>
    <w:rsid w:val="006612FE"/>
    <w:rsid w:val="00662741"/>
    <w:rsid w:val="006633A4"/>
    <w:rsid w:val="0066547C"/>
    <w:rsid w:val="00667DD2"/>
    <w:rsid w:val="00671BBB"/>
    <w:rsid w:val="00675286"/>
    <w:rsid w:val="00677625"/>
    <w:rsid w:val="00682237"/>
    <w:rsid w:val="00683A09"/>
    <w:rsid w:val="006955F3"/>
    <w:rsid w:val="006A0EF8"/>
    <w:rsid w:val="006A1113"/>
    <w:rsid w:val="006A19FB"/>
    <w:rsid w:val="006A45BA"/>
    <w:rsid w:val="006A5565"/>
    <w:rsid w:val="006B0AF7"/>
    <w:rsid w:val="006B416B"/>
    <w:rsid w:val="006B4280"/>
    <w:rsid w:val="006B4B1C"/>
    <w:rsid w:val="006B653F"/>
    <w:rsid w:val="006C2E80"/>
    <w:rsid w:val="006C4991"/>
    <w:rsid w:val="006C4D2F"/>
    <w:rsid w:val="006D1C9B"/>
    <w:rsid w:val="006D4855"/>
    <w:rsid w:val="006D6AD0"/>
    <w:rsid w:val="006D7498"/>
    <w:rsid w:val="006D7CD5"/>
    <w:rsid w:val="006E0F19"/>
    <w:rsid w:val="006E1535"/>
    <w:rsid w:val="006E1FDA"/>
    <w:rsid w:val="006E5448"/>
    <w:rsid w:val="006E5E87"/>
    <w:rsid w:val="006F13D7"/>
    <w:rsid w:val="006F19DC"/>
    <w:rsid w:val="006F1A44"/>
    <w:rsid w:val="006F2805"/>
    <w:rsid w:val="00700A71"/>
    <w:rsid w:val="00704590"/>
    <w:rsid w:val="00706A1A"/>
    <w:rsid w:val="00707673"/>
    <w:rsid w:val="007145D9"/>
    <w:rsid w:val="007162BE"/>
    <w:rsid w:val="007164BF"/>
    <w:rsid w:val="00721122"/>
    <w:rsid w:val="00722267"/>
    <w:rsid w:val="007239A2"/>
    <w:rsid w:val="00723EF7"/>
    <w:rsid w:val="00730B12"/>
    <w:rsid w:val="007315F9"/>
    <w:rsid w:val="00737527"/>
    <w:rsid w:val="00742348"/>
    <w:rsid w:val="007430A2"/>
    <w:rsid w:val="00743BB1"/>
    <w:rsid w:val="007459D3"/>
    <w:rsid w:val="00745A82"/>
    <w:rsid w:val="00745C27"/>
    <w:rsid w:val="00746260"/>
    <w:rsid w:val="0074628B"/>
    <w:rsid w:val="00746F46"/>
    <w:rsid w:val="00750A20"/>
    <w:rsid w:val="0075252A"/>
    <w:rsid w:val="007529A1"/>
    <w:rsid w:val="00761448"/>
    <w:rsid w:val="00764B84"/>
    <w:rsid w:val="00765028"/>
    <w:rsid w:val="00767134"/>
    <w:rsid w:val="007671A8"/>
    <w:rsid w:val="00770FD5"/>
    <w:rsid w:val="00771661"/>
    <w:rsid w:val="00771FA3"/>
    <w:rsid w:val="0078034D"/>
    <w:rsid w:val="00785AE1"/>
    <w:rsid w:val="007862EB"/>
    <w:rsid w:val="0078678D"/>
    <w:rsid w:val="00790BCC"/>
    <w:rsid w:val="00791EDD"/>
    <w:rsid w:val="0079232A"/>
    <w:rsid w:val="0079326D"/>
    <w:rsid w:val="00795CEE"/>
    <w:rsid w:val="00796F94"/>
    <w:rsid w:val="007974F5"/>
    <w:rsid w:val="00797EE8"/>
    <w:rsid w:val="007A00F0"/>
    <w:rsid w:val="007A22B2"/>
    <w:rsid w:val="007A3482"/>
    <w:rsid w:val="007A5AA5"/>
    <w:rsid w:val="007A6136"/>
    <w:rsid w:val="007B031C"/>
    <w:rsid w:val="007B0F49"/>
    <w:rsid w:val="007B338E"/>
    <w:rsid w:val="007B3E47"/>
    <w:rsid w:val="007B4AE1"/>
    <w:rsid w:val="007B7645"/>
    <w:rsid w:val="007C2853"/>
    <w:rsid w:val="007C522C"/>
    <w:rsid w:val="007C7E14"/>
    <w:rsid w:val="007D03D2"/>
    <w:rsid w:val="007D1AB2"/>
    <w:rsid w:val="007D1DBB"/>
    <w:rsid w:val="007D36CF"/>
    <w:rsid w:val="007D7F46"/>
    <w:rsid w:val="007F1A64"/>
    <w:rsid w:val="007F522E"/>
    <w:rsid w:val="007F6514"/>
    <w:rsid w:val="007F7421"/>
    <w:rsid w:val="008017A0"/>
    <w:rsid w:val="00801F7F"/>
    <w:rsid w:val="0080428C"/>
    <w:rsid w:val="008043C0"/>
    <w:rsid w:val="008060F9"/>
    <w:rsid w:val="00810330"/>
    <w:rsid w:val="00813C1F"/>
    <w:rsid w:val="008146A2"/>
    <w:rsid w:val="008208B5"/>
    <w:rsid w:val="00820FC0"/>
    <w:rsid w:val="00830936"/>
    <w:rsid w:val="00833CD5"/>
    <w:rsid w:val="00834A60"/>
    <w:rsid w:val="008364B9"/>
    <w:rsid w:val="008364FC"/>
    <w:rsid w:val="00837401"/>
    <w:rsid w:val="00837AC7"/>
    <w:rsid w:val="00837BCD"/>
    <w:rsid w:val="0084012A"/>
    <w:rsid w:val="00844EC3"/>
    <w:rsid w:val="00850175"/>
    <w:rsid w:val="00850923"/>
    <w:rsid w:val="00850EC6"/>
    <w:rsid w:val="0085530D"/>
    <w:rsid w:val="008578D5"/>
    <w:rsid w:val="00860E5F"/>
    <w:rsid w:val="00863E89"/>
    <w:rsid w:val="00872B3B"/>
    <w:rsid w:val="00873AAE"/>
    <w:rsid w:val="00876AC6"/>
    <w:rsid w:val="0088222A"/>
    <w:rsid w:val="008835FC"/>
    <w:rsid w:val="00885711"/>
    <w:rsid w:val="008858AF"/>
    <w:rsid w:val="0088779B"/>
    <w:rsid w:val="008901F6"/>
    <w:rsid w:val="00892F72"/>
    <w:rsid w:val="00894381"/>
    <w:rsid w:val="00896C03"/>
    <w:rsid w:val="0089796E"/>
    <w:rsid w:val="008A495D"/>
    <w:rsid w:val="008A76FD"/>
    <w:rsid w:val="008B114B"/>
    <w:rsid w:val="008B1399"/>
    <w:rsid w:val="008B2D09"/>
    <w:rsid w:val="008B519F"/>
    <w:rsid w:val="008C0E78"/>
    <w:rsid w:val="008C431E"/>
    <w:rsid w:val="008C537F"/>
    <w:rsid w:val="008C793A"/>
    <w:rsid w:val="008D0DC8"/>
    <w:rsid w:val="008D4544"/>
    <w:rsid w:val="008D50B4"/>
    <w:rsid w:val="008D658B"/>
    <w:rsid w:val="008E78DD"/>
    <w:rsid w:val="008F2407"/>
    <w:rsid w:val="008F3A46"/>
    <w:rsid w:val="008F3D69"/>
    <w:rsid w:val="008F4687"/>
    <w:rsid w:val="009041D1"/>
    <w:rsid w:val="009053D5"/>
    <w:rsid w:val="009121B6"/>
    <w:rsid w:val="00913B0E"/>
    <w:rsid w:val="00914281"/>
    <w:rsid w:val="009171AA"/>
    <w:rsid w:val="00920C81"/>
    <w:rsid w:val="00922FCB"/>
    <w:rsid w:val="00927B29"/>
    <w:rsid w:val="00934B4C"/>
    <w:rsid w:val="00934F19"/>
    <w:rsid w:val="00935CB0"/>
    <w:rsid w:val="00937C6F"/>
    <w:rsid w:val="009428A9"/>
    <w:rsid w:val="009437A2"/>
    <w:rsid w:val="00944B28"/>
    <w:rsid w:val="0095301F"/>
    <w:rsid w:val="00954611"/>
    <w:rsid w:val="009618AB"/>
    <w:rsid w:val="00963AA5"/>
    <w:rsid w:val="00964DC4"/>
    <w:rsid w:val="00964F28"/>
    <w:rsid w:val="00967838"/>
    <w:rsid w:val="009702FC"/>
    <w:rsid w:val="009822EC"/>
    <w:rsid w:val="00982CD6"/>
    <w:rsid w:val="00984034"/>
    <w:rsid w:val="00984742"/>
    <w:rsid w:val="00985B73"/>
    <w:rsid w:val="009870A7"/>
    <w:rsid w:val="009910B5"/>
    <w:rsid w:val="00992266"/>
    <w:rsid w:val="00994A54"/>
    <w:rsid w:val="00995B9A"/>
    <w:rsid w:val="0099645E"/>
    <w:rsid w:val="00996D5B"/>
    <w:rsid w:val="00997A82"/>
    <w:rsid w:val="009A0B51"/>
    <w:rsid w:val="009A3BC4"/>
    <w:rsid w:val="009A4FF0"/>
    <w:rsid w:val="009A527F"/>
    <w:rsid w:val="009A5B0D"/>
    <w:rsid w:val="009A6092"/>
    <w:rsid w:val="009B0604"/>
    <w:rsid w:val="009B1936"/>
    <w:rsid w:val="009B3490"/>
    <w:rsid w:val="009B493F"/>
    <w:rsid w:val="009B5604"/>
    <w:rsid w:val="009C04DA"/>
    <w:rsid w:val="009C2977"/>
    <w:rsid w:val="009C2DCC"/>
    <w:rsid w:val="009C4079"/>
    <w:rsid w:val="009C6AF2"/>
    <w:rsid w:val="009D0E2C"/>
    <w:rsid w:val="009D6CAE"/>
    <w:rsid w:val="009E6C21"/>
    <w:rsid w:val="009E75F7"/>
    <w:rsid w:val="009E7634"/>
    <w:rsid w:val="009F1D1E"/>
    <w:rsid w:val="009F4F7C"/>
    <w:rsid w:val="009F53F2"/>
    <w:rsid w:val="009F7959"/>
    <w:rsid w:val="00A018DB"/>
    <w:rsid w:val="00A01CFF"/>
    <w:rsid w:val="00A03023"/>
    <w:rsid w:val="00A047DA"/>
    <w:rsid w:val="00A10539"/>
    <w:rsid w:val="00A12E52"/>
    <w:rsid w:val="00A13230"/>
    <w:rsid w:val="00A15763"/>
    <w:rsid w:val="00A17D62"/>
    <w:rsid w:val="00A225A4"/>
    <w:rsid w:val="00A226C6"/>
    <w:rsid w:val="00A2282D"/>
    <w:rsid w:val="00A23827"/>
    <w:rsid w:val="00A27912"/>
    <w:rsid w:val="00A316F5"/>
    <w:rsid w:val="00A330EC"/>
    <w:rsid w:val="00A338A3"/>
    <w:rsid w:val="00A339CF"/>
    <w:rsid w:val="00A35110"/>
    <w:rsid w:val="00A35BBA"/>
    <w:rsid w:val="00A36378"/>
    <w:rsid w:val="00A36793"/>
    <w:rsid w:val="00A37AC9"/>
    <w:rsid w:val="00A40015"/>
    <w:rsid w:val="00A42ACE"/>
    <w:rsid w:val="00A47445"/>
    <w:rsid w:val="00A508DC"/>
    <w:rsid w:val="00A51D50"/>
    <w:rsid w:val="00A55616"/>
    <w:rsid w:val="00A56961"/>
    <w:rsid w:val="00A57247"/>
    <w:rsid w:val="00A6656B"/>
    <w:rsid w:val="00A70E1E"/>
    <w:rsid w:val="00A71097"/>
    <w:rsid w:val="00A73257"/>
    <w:rsid w:val="00A7456B"/>
    <w:rsid w:val="00A800E6"/>
    <w:rsid w:val="00A8194D"/>
    <w:rsid w:val="00A84C3A"/>
    <w:rsid w:val="00A9081F"/>
    <w:rsid w:val="00A9188C"/>
    <w:rsid w:val="00A92174"/>
    <w:rsid w:val="00A97002"/>
    <w:rsid w:val="00A97A52"/>
    <w:rsid w:val="00AA0D6A"/>
    <w:rsid w:val="00AA336B"/>
    <w:rsid w:val="00AA725B"/>
    <w:rsid w:val="00AB3229"/>
    <w:rsid w:val="00AB44C9"/>
    <w:rsid w:val="00AB51DA"/>
    <w:rsid w:val="00AB58BF"/>
    <w:rsid w:val="00AB6DBB"/>
    <w:rsid w:val="00AC5170"/>
    <w:rsid w:val="00AC6310"/>
    <w:rsid w:val="00AC6AE6"/>
    <w:rsid w:val="00AD0751"/>
    <w:rsid w:val="00AD2837"/>
    <w:rsid w:val="00AD4CE8"/>
    <w:rsid w:val="00AD77C4"/>
    <w:rsid w:val="00AD7BAE"/>
    <w:rsid w:val="00AE176A"/>
    <w:rsid w:val="00AE1873"/>
    <w:rsid w:val="00AE25BF"/>
    <w:rsid w:val="00AE35F4"/>
    <w:rsid w:val="00AE3DDA"/>
    <w:rsid w:val="00AF0C13"/>
    <w:rsid w:val="00AF1514"/>
    <w:rsid w:val="00AF4786"/>
    <w:rsid w:val="00B03847"/>
    <w:rsid w:val="00B03AF5"/>
    <w:rsid w:val="00B03C01"/>
    <w:rsid w:val="00B078D6"/>
    <w:rsid w:val="00B079B0"/>
    <w:rsid w:val="00B10194"/>
    <w:rsid w:val="00B1248D"/>
    <w:rsid w:val="00B14709"/>
    <w:rsid w:val="00B16350"/>
    <w:rsid w:val="00B2743D"/>
    <w:rsid w:val="00B278FB"/>
    <w:rsid w:val="00B27B4D"/>
    <w:rsid w:val="00B3015C"/>
    <w:rsid w:val="00B312C2"/>
    <w:rsid w:val="00B3243F"/>
    <w:rsid w:val="00B344D8"/>
    <w:rsid w:val="00B37CFC"/>
    <w:rsid w:val="00B45029"/>
    <w:rsid w:val="00B46842"/>
    <w:rsid w:val="00B46D1F"/>
    <w:rsid w:val="00B47701"/>
    <w:rsid w:val="00B54178"/>
    <w:rsid w:val="00B567D1"/>
    <w:rsid w:val="00B5740F"/>
    <w:rsid w:val="00B6394A"/>
    <w:rsid w:val="00B64232"/>
    <w:rsid w:val="00B71715"/>
    <w:rsid w:val="00B73B4C"/>
    <w:rsid w:val="00B73F75"/>
    <w:rsid w:val="00B74293"/>
    <w:rsid w:val="00B742A9"/>
    <w:rsid w:val="00B77409"/>
    <w:rsid w:val="00B8483E"/>
    <w:rsid w:val="00B922BC"/>
    <w:rsid w:val="00B94411"/>
    <w:rsid w:val="00B946CD"/>
    <w:rsid w:val="00B95C6D"/>
    <w:rsid w:val="00B95EA5"/>
    <w:rsid w:val="00B95FDD"/>
    <w:rsid w:val="00B96481"/>
    <w:rsid w:val="00BA2269"/>
    <w:rsid w:val="00BA33D6"/>
    <w:rsid w:val="00BA3A53"/>
    <w:rsid w:val="00BA3C54"/>
    <w:rsid w:val="00BA4095"/>
    <w:rsid w:val="00BA5B43"/>
    <w:rsid w:val="00BA7390"/>
    <w:rsid w:val="00BB5EBF"/>
    <w:rsid w:val="00BC2DE2"/>
    <w:rsid w:val="00BC642A"/>
    <w:rsid w:val="00BC7BE1"/>
    <w:rsid w:val="00BD2AFA"/>
    <w:rsid w:val="00BD4390"/>
    <w:rsid w:val="00BD6E1A"/>
    <w:rsid w:val="00BE1E57"/>
    <w:rsid w:val="00BF46D8"/>
    <w:rsid w:val="00BF669E"/>
    <w:rsid w:val="00BF6737"/>
    <w:rsid w:val="00BF7A42"/>
    <w:rsid w:val="00BF7C9D"/>
    <w:rsid w:val="00C01E8C"/>
    <w:rsid w:val="00C02DF6"/>
    <w:rsid w:val="00C03E01"/>
    <w:rsid w:val="00C04312"/>
    <w:rsid w:val="00C11845"/>
    <w:rsid w:val="00C1261D"/>
    <w:rsid w:val="00C12743"/>
    <w:rsid w:val="00C13EDA"/>
    <w:rsid w:val="00C1761D"/>
    <w:rsid w:val="00C2152F"/>
    <w:rsid w:val="00C21872"/>
    <w:rsid w:val="00C23582"/>
    <w:rsid w:val="00C2724D"/>
    <w:rsid w:val="00C27CA9"/>
    <w:rsid w:val="00C31174"/>
    <w:rsid w:val="00C317E7"/>
    <w:rsid w:val="00C3228B"/>
    <w:rsid w:val="00C3799C"/>
    <w:rsid w:val="00C37DB1"/>
    <w:rsid w:val="00C40902"/>
    <w:rsid w:val="00C40F7A"/>
    <w:rsid w:val="00C4305E"/>
    <w:rsid w:val="00C43D1E"/>
    <w:rsid w:val="00C44336"/>
    <w:rsid w:val="00C4526D"/>
    <w:rsid w:val="00C506C9"/>
    <w:rsid w:val="00C50F7C"/>
    <w:rsid w:val="00C51704"/>
    <w:rsid w:val="00C54E31"/>
    <w:rsid w:val="00C5591F"/>
    <w:rsid w:val="00C57C50"/>
    <w:rsid w:val="00C60A2D"/>
    <w:rsid w:val="00C62FE2"/>
    <w:rsid w:val="00C64A7E"/>
    <w:rsid w:val="00C65DC5"/>
    <w:rsid w:val="00C66327"/>
    <w:rsid w:val="00C715CA"/>
    <w:rsid w:val="00C72209"/>
    <w:rsid w:val="00C72EB9"/>
    <w:rsid w:val="00C7495D"/>
    <w:rsid w:val="00C77CE9"/>
    <w:rsid w:val="00C81D7C"/>
    <w:rsid w:val="00C875FE"/>
    <w:rsid w:val="00C91049"/>
    <w:rsid w:val="00C93826"/>
    <w:rsid w:val="00C93988"/>
    <w:rsid w:val="00CA0968"/>
    <w:rsid w:val="00CA168E"/>
    <w:rsid w:val="00CA1FDF"/>
    <w:rsid w:val="00CA2063"/>
    <w:rsid w:val="00CA4795"/>
    <w:rsid w:val="00CB02C9"/>
    <w:rsid w:val="00CB0647"/>
    <w:rsid w:val="00CB4236"/>
    <w:rsid w:val="00CB5BEA"/>
    <w:rsid w:val="00CB61AD"/>
    <w:rsid w:val="00CC2F00"/>
    <w:rsid w:val="00CC632D"/>
    <w:rsid w:val="00CC72A4"/>
    <w:rsid w:val="00CD3153"/>
    <w:rsid w:val="00CE4554"/>
    <w:rsid w:val="00CE4BC8"/>
    <w:rsid w:val="00CF3805"/>
    <w:rsid w:val="00CF55E3"/>
    <w:rsid w:val="00CF6810"/>
    <w:rsid w:val="00CF6CD9"/>
    <w:rsid w:val="00CF7BD6"/>
    <w:rsid w:val="00D0147D"/>
    <w:rsid w:val="00D04F32"/>
    <w:rsid w:val="00D04FAD"/>
    <w:rsid w:val="00D06117"/>
    <w:rsid w:val="00D21FAC"/>
    <w:rsid w:val="00D22000"/>
    <w:rsid w:val="00D25959"/>
    <w:rsid w:val="00D31CC8"/>
    <w:rsid w:val="00D32678"/>
    <w:rsid w:val="00D333F7"/>
    <w:rsid w:val="00D339E1"/>
    <w:rsid w:val="00D3463B"/>
    <w:rsid w:val="00D40346"/>
    <w:rsid w:val="00D4042E"/>
    <w:rsid w:val="00D5056A"/>
    <w:rsid w:val="00D521C1"/>
    <w:rsid w:val="00D57F98"/>
    <w:rsid w:val="00D65E99"/>
    <w:rsid w:val="00D66DED"/>
    <w:rsid w:val="00D71F40"/>
    <w:rsid w:val="00D72E55"/>
    <w:rsid w:val="00D73B17"/>
    <w:rsid w:val="00D772A4"/>
    <w:rsid w:val="00D77416"/>
    <w:rsid w:val="00D80EB1"/>
    <w:rsid w:val="00D80FC6"/>
    <w:rsid w:val="00D83694"/>
    <w:rsid w:val="00D836A4"/>
    <w:rsid w:val="00D8607F"/>
    <w:rsid w:val="00D92FCD"/>
    <w:rsid w:val="00D94917"/>
    <w:rsid w:val="00DA05CE"/>
    <w:rsid w:val="00DA25EB"/>
    <w:rsid w:val="00DA3E04"/>
    <w:rsid w:val="00DA74F3"/>
    <w:rsid w:val="00DB69F3"/>
    <w:rsid w:val="00DC4907"/>
    <w:rsid w:val="00DC7C73"/>
    <w:rsid w:val="00DD017C"/>
    <w:rsid w:val="00DD23E3"/>
    <w:rsid w:val="00DD397A"/>
    <w:rsid w:val="00DD58B7"/>
    <w:rsid w:val="00DD6699"/>
    <w:rsid w:val="00DE0B70"/>
    <w:rsid w:val="00DE3168"/>
    <w:rsid w:val="00DE4CD1"/>
    <w:rsid w:val="00DE5CFC"/>
    <w:rsid w:val="00DE7043"/>
    <w:rsid w:val="00DF30AC"/>
    <w:rsid w:val="00DF61D8"/>
    <w:rsid w:val="00DF6459"/>
    <w:rsid w:val="00E007C5"/>
    <w:rsid w:val="00E00DBF"/>
    <w:rsid w:val="00E0213F"/>
    <w:rsid w:val="00E033E0"/>
    <w:rsid w:val="00E04048"/>
    <w:rsid w:val="00E047AE"/>
    <w:rsid w:val="00E1026B"/>
    <w:rsid w:val="00E13461"/>
    <w:rsid w:val="00E13CB2"/>
    <w:rsid w:val="00E15179"/>
    <w:rsid w:val="00E15949"/>
    <w:rsid w:val="00E15CFC"/>
    <w:rsid w:val="00E200BC"/>
    <w:rsid w:val="00E20BA7"/>
    <w:rsid w:val="00E20C37"/>
    <w:rsid w:val="00E25290"/>
    <w:rsid w:val="00E27374"/>
    <w:rsid w:val="00E418DE"/>
    <w:rsid w:val="00E42F57"/>
    <w:rsid w:val="00E47B28"/>
    <w:rsid w:val="00E52C57"/>
    <w:rsid w:val="00E557E6"/>
    <w:rsid w:val="00E55F4B"/>
    <w:rsid w:val="00E57E7D"/>
    <w:rsid w:val="00E61D04"/>
    <w:rsid w:val="00E65EEF"/>
    <w:rsid w:val="00E84CD8"/>
    <w:rsid w:val="00E90B85"/>
    <w:rsid w:val="00E91679"/>
    <w:rsid w:val="00E92452"/>
    <w:rsid w:val="00E92601"/>
    <w:rsid w:val="00E94CC1"/>
    <w:rsid w:val="00E953A6"/>
    <w:rsid w:val="00E96431"/>
    <w:rsid w:val="00E96C54"/>
    <w:rsid w:val="00EB3873"/>
    <w:rsid w:val="00EB6CD3"/>
    <w:rsid w:val="00EB78DD"/>
    <w:rsid w:val="00EC1815"/>
    <w:rsid w:val="00EC3039"/>
    <w:rsid w:val="00EC5235"/>
    <w:rsid w:val="00EC5D16"/>
    <w:rsid w:val="00ED3584"/>
    <w:rsid w:val="00ED3C5D"/>
    <w:rsid w:val="00ED52D7"/>
    <w:rsid w:val="00ED6B03"/>
    <w:rsid w:val="00ED793B"/>
    <w:rsid w:val="00ED7A5B"/>
    <w:rsid w:val="00EE40F6"/>
    <w:rsid w:val="00EE50A4"/>
    <w:rsid w:val="00EE6A26"/>
    <w:rsid w:val="00EE78E1"/>
    <w:rsid w:val="00EF1423"/>
    <w:rsid w:val="00EF179C"/>
    <w:rsid w:val="00EF7F76"/>
    <w:rsid w:val="00F020F7"/>
    <w:rsid w:val="00F03858"/>
    <w:rsid w:val="00F07C92"/>
    <w:rsid w:val="00F07D54"/>
    <w:rsid w:val="00F07EAF"/>
    <w:rsid w:val="00F07F8E"/>
    <w:rsid w:val="00F138AB"/>
    <w:rsid w:val="00F14B43"/>
    <w:rsid w:val="00F203C7"/>
    <w:rsid w:val="00F20AA5"/>
    <w:rsid w:val="00F215E2"/>
    <w:rsid w:val="00F21E3F"/>
    <w:rsid w:val="00F34FE4"/>
    <w:rsid w:val="00F41A27"/>
    <w:rsid w:val="00F4338D"/>
    <w:rsid w:val="00F436EF"/>
    <w:rsid w:val="00F440D3"/>
    <w:rsid w:val="00F446AC"/>
    <w:rsid w:val="00F45CBA"/>
    <w:rsid w:val="00F46EAF"/>
    <w:rsid w:val="00F5774F"/>
    <w:rsid w:val="00F605DE"/>
    <w:rsid w:val="00F61D97"/>
    <w:rsid w:val="00F62688"/>
    <w:rsid w:val="00F642EA"/>
    <w:rsid w:val="00F6775D"/>
    <w:rsid w:val="00F736B4"/>
    <w:rsid w:val="00F76401"/>
    <w:rsid w:val="00F76A93"/>
    <w:rsid w:val="00F76BE5"/>
    <w:rsid w:val="00F82B90"/>
    <w:rsid w:val="00F83D11"/>
    <w:rsid w:val="00F8423B"/>
    <w:rsid w:val="00F84CD6"/>
    <w:rsid w:val="00F85AA5"/>
    <w:rsid w:val="00F914C6"/>
    <w:rsid w:val="00F921F1"/>
    <w:rsid w:val="00FA4CEE"/>
    <w:rsid w:val="00FB0274"/>
    <w:rsid w:val="00FB0B5A"/>
    <w:rsid w:val="00FB127E"/>
    <w:rsid w:val="00FB7597"/>
    <w:rsid w:val="00FC0804"/>
    <w:rsid w:val="00FC2710"/>
    <w:rsid w:val="00FC2EE6"/>
    <w:rsid w:val="00FC2FF5"/>
    <w:rsid w:val="00FC3B6D"/>
    <w:rsid w:val="00FC6511"/>
    <w:rsid w:val="00FD2182"/>
    <w:rsid w:val="00FD22B6"/>
    <w:rsid w:val="00FD3A4E"/>
    <w:rsid w:val="00FD49C0"/>
    <w:rsid w:val="00FD6800"/>
    <w:rsid w:val="00FE40DE"/>
    <w:rsid w:val="00FE75AE"/>
    <w:rsid w:val="00FF3F0C"/>
    <w:rsid w:val="00FF56E9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776A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aa">
    <w:name w:val="Hyperlink"/>
    <w:basedOn w:val="a0"/>
    <w:rsid w:val="00797EE8"/>
    <w:rPr>
      <w:color w:val="0563C1" w:themeColor="hyperlink"/>
      <w:u w:val="single"/>
    </w:rPr>
  </w:style>
  <w:style w:type="paragraph" w:customStyle="1" w:styleId="tah0">
    <w:name w:val="tah"/>
    <w:basedOn w:val="a"/>
    <w:rsid w:val="00595A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595A66"/>
    <w:rPr>
      <w:rFonts w:ascii="Arial" w:hAnsi="Arial"/>
      <w:color w:val="000000"/>
      <w:sz w:val="18"/>
      <w:lang w:eastAsia="ja-JP"/>
    </w:rPr>
  </w:style>
  <w:style w:type="paragraph" w:styleId="ab">
    <w:name w:val="Revision"/>
    <w:hidden/>
    <w:uiPriority w:val="99"/>
    <w:semiHidden/>
    <w:rsid w:val="001617DC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776A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aa">
    <w:name w:val="Hyperlink"/>
    <w:basedOn w:val="a0"/>
    <w:rsid w:val="00797EE8"/>
    <w:rPr>
      <w:color w:val="0563C1" w:themeColor="hyperlink"/>
      <w:u w:val="single"/>
    </w:rPr>
  </w:style>
  <w:style w:type="paragraph" w:customStyle="1" w:styleId="tah0">
    <w:name w:val="tah"/>
    <w:basedOn w:val="a"/>
    <w:rsid w:val="00595A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595A66"/>
    <w:rPr>
      <w:rFonts w:ascii="Arial" w:hAnsi="Arial"/>
      <w:color w:val="000000"/>
      <w:sz w:val="18"/>
      <w:lang w:eastAsia="ja-JP"/>
    </w:rPr>
  </w:style>
  <w:style w:type="paragraph" w:styleId="ab">
    <w:name w:val="Revision"/>
    <w:hidden/>
    <w:uiPriority w:val="99"/>
    <w:semiHidden/>
    <w:rsid w:val="001617D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855C8-E191-4955-8532-D21273F69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</TotalTime>
  <Pages>4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6675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82</cp:revision>
  <cp:lastPrinted>2000-02-29T11:31:00Z</cp:lastPrinted>
  <dcterms:created xsi:type="dcterms:W3CDTF">2023-05-10T03:16:00Z</dcterms:created>
  <dcterms:modified xsi:type="dcterms:W3CDTF">2023-05-12T06:23:00Z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